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8" w:tblpY="1"/>
        <w:tblOverlap w:val="never"/>
        <w:tblW w:w="90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495"/>
      </w:tblGrid>
      <w:tr w:rsidR="00D43F26" w14:paraId="5D80F373" w14:textId="77777777">
        <w:trPr>
          <w:trHeight w:val="3686"/>
        </w:trPr>
        <w:tc>
          <w:tcPr>
            <w:tcW w:w="1560" w:type="dxa"/>
          </w:tcPr>
          <w:p w14:paraId="68C9C890" w14:textId="77777777" w:rsidR="00D43F26" w:rsidRDefault="00D43F26" w:rsidP="003D6FF3">
            <w:pPr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noProof/>
                <w:lang w:eastAsia="sk-SK"/>
              </w:rPr>
              <w:drawing>
                <wp:anchor distT="0" distB="0" distL="114300" distR="114300" simplePos="0" relativeHeight="251659264" behindDoc="0" locked="0" layoutInCell="1" allowOverlap="1" wp14:anchorId="08C41E29" wp14:editId="66C5C0D7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975360" cy="975360"/>
                  <wp:effectExtent l="0" t="0" r="0" b="0"/>
                  <wp:wrapSquare wrapText="bothSides"/>
                  <wp:docPr id="11" name="Obrázok 25" descr="logo_NLC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5" descr="logo_NLC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</w:rPr>
              <w:t xml:space="preserve">                                                </w:t>
            </w:r>
          </w:p>
          <w:p w14:paraId="20202DE8" w14:textId="77777777" w:rsidR="00D43F26" w:rsidRDefault="00D43F26" w:rsidP="003D6FF3">
            <w:pPr>
              <w:rPr>
                <w:b/>
                <w:sz w:val="28"/>
              </w:rPr>
            </w:pPr>
          </w:p>
          <w:p w14:paraId="0D8DDED9" w14:textId="77777777" w:rsidR="00D43F26" w:rsidRDefault="00D43F26" w:rsidP="003D6FF3">
            <w:pPr>
              <w:rPr>
                <w:b/>
                <w:sz w:val="28"/>
              </w:rPr>
            </w:pPr>
          </w:p>
          <w:p w14:paraId="16AADBD7" w14:textId="77777777" w:rsidR="00D43F26" w:rsidRDefault="00D43F26" w:rsidP="003D6FF3">
            <w:pPr>
              <w:rPr>
                <w:b/>
                <w:sz w:val="28"/>
              </w:rPr>
            </w:pPr>
          </w:p>
        </w:tc>
        <w:tc>
          <w:tcPr>
            <w:tcW w:w="7495" w:type="dxa"/>
          </w:tcPr>
          <w:p w14:paraId="33C072A4" w14:textId="77777777" w:rsidR="00D43F26" w:rsidRDefault="00D43F26" w:rsidP="003D6FF3">
            <w:pPr>
              <w:ind w:left="272"/>
              <w:rPr>
                <w:sz w:val="24"/>
              </w:rPr>
            </w:pPr>
            <w:r w:rsidRPr="007D7BBA">
              <w:rPr>
                <w:noProof/>
                <w:lang w:eastAsia="sk-SK"/>
              </w:rPr>
              <w:drawing>
                <wp:inline distT="0" distB="0" distL="0" distR="0" wp14:anchorId="4B83EFEA" wp14:editId="1F97CEDC">
                  <wp:extent cx="4552950" cy="409575"/>
                  <wp:effectExtent l="0" t="0" r="0" b="0"/>
                  <wp:docPr id="2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AC582" w14:textId="77777777" w:rsidR="00D43F26" w:rsidRDefault="00D43F26" w:rsidP="003D6FF3">
            <w:pPr>
              <w:ind w:left="272"/>
              <w:rPr>
                <w:sz w:val="24"/>
              </w:rPr>
            </w:pPr>
          </w:p>
          <w:p w14:paraId="4777F474" w14:textId="77777777" w:rsidR="00D43F26" w:rsidRDefault="00D43F26" w:rsidP="003D6FF3">
            <w:pPr>
              <w:ind w:left="272"/>
            </w:pPr>
          </w:p>
          <w:p w14:paraId="5FE9D317" w14:textId="77777777" w:rsidR="00D43F26" w:rsidRDefault="00D43F26" w:rsidP="003D6FF3">
            <w:pPr>
              <w:ind w:left="272"/>
            </w:pPr>
            <w:r w:rsidRPr="00A667A7">
              <w:rPr>
                <w:noProof/>
                <w:lang w:eastAsia="sk-SK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DE78226" wp14:editId="5578B66F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100965</wp:posOffset>
                      </wp:positionV>
                      <wp:extent cx="2962275" cy="1285875"/>
                      <wp:effectExtent l="0" t="0" r="9525" b="9525"/>
                      <wp:wrapSquare wrapText="bothSides"/>
                      <wp:docPr id="21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2275" cy="1285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6789B1" w14:textId="77777777" w:rsidR="00B45981" w:rsidRPr="00FB0529" w:rsidRDefault="00B45981" w:rsidP="00B45981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B0529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Pozemkové spoločenstvo lesa v Revúcej</w:t>
                                  </w:r>
                                </w:p>
                                <w:p w14:paraId="3A714DA3" w14:textId="77777777" w:rsidR="00B45981" w:rsidRDefault="00B45981" w:rsidP="0056499D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B45981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>Revúcka cesta 38</w:t>
                                  </w:r>
                                </w:p>
                                <w:p w14:paraId="73346A6F" w14:textId="68846706" w:rsidR="005E136D" w:rsidRDefault="00B45981" w:rsidP="0056499D">
                                  <w:pPr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B45981">
                                    <w:rPr>
                                      <w:noProof/>
                                      <w:sz w:val="24"/>
                                      <w:szCs w:val="24"/>
                                    </w:rPr>
                                    <w:t xml:space="preserve"> 050 01 Revúca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782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138.75pt;margin-top:7.95pt;width:233.25pt;height:101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" stroked="f">
                      <v:textbox>
                        <w:txbxContent>
                          <w:p w14:paraId="3F6789B1" w14:textId="77777777" w:rsidR="00B45981" w:rsidRPr="00FB0529" w:rsidRDefault="00B45981" w:rsidP="00B45981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FB0529">
                              <w:rPr>
                                <w:noProof/>
                                <w:sz w:val="24"/>
                                <w:szCs w:val="24"/>
                              </w:rPr>
                              <w:t>Pozemkové spoločenstvo lesa v Revúcej</w:t>
                            </w:r>
                          </w:p>
                          <w:p w14:paraId="3A714DA3" w14:textId="77777777" w:rsidR="00B45981" w:rsidRDefault="00B45981" w:rsidP="0056499D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B45981">
                              <w:rPr>
                                <w:noProof/>
                                <w:sz w:val="24"/>
                                <w:szCs w:val="24"/>
                              </w:rPr>
                              <w:t>Revúcka cesta 38</w:t>
                            </w:r>
                          </w:p>
                          <w:p w14:paraId="73346A6F" w14:textId="68846706" w:rsidR="005E136D" w:rsidRDefault="00B45981" w:rsidP="0056499D">
                            <w:pPr>
                              <w:rPr>
                                <w:noProof/>
                                <w:sz w:val="24"/>
                                <w:szCs w:val="24"/>
                              </w:rPr>
                            </w:pPr>
                            <w:r w:rsidRPr="00B45981">
                              <w:rPr>
                                <w:noProof/>
                                <w:sz w:val="24"/>
                                <w:szCs w:val="24"/>
                              </w:rPr>
                              <w:t xml:space="preserve"> 050 01 Revúca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854081A" w14:textId="77777777" w:rsidR="00D43F26" w:rsidRDefault="00D43F26" w:rsidP="00A667A7">
            <w:pPr>
              <w:tabs>
                <w:tab w:val="left" w:pos="2895"/>
              </w:tabs>
              <w:ind w:left="272"/>
            </w:pPr>
            <w:r>
              <w:rPr>
                <w:noProof/>
                <w:lang w:eastAsia="sk-SK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1" layoutInCell="1" allowOverlap="1" wp14:anchorId="12FB96DF" wp14:editId="58D7949E">
                      <wp:simplePos x="0" y="0"/>
                      <wp:positionH relativeFrom="column">
                        <wp:posOffset>1699260</wp:posOffset>
                      </wp:positionH>
                      <wp:positionV relativeFrom="page">
                        <wp:posOffset>743585</wp:posOffset>
                      </wp:positionV>
                      <wp:extent cx="151130" cy="1458595"/>
                      <wp:effectExtent l="0" t="0" r="1270" b="8255"/>
                      <wp:wrapNone/>
                      <wp:docPr id="3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130" cy="1458595"/>
                                <a:chOff x="5564" y="1860"/>
                                <a:chExt cx="238" cy="2297"/>
                              </a:xfrm>
                            </wpg:grpSpPr>
                            <wps:wsp>
                              <wps:cNvPr id="4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65" y="1860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575" y="415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1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50" y="1974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2"/>
                              <wps:cNvCnPr>
                                <a:cxnSpLocks noChangeShapeType="1"/>
                              </wps:cNvCnPr>
                              <wps:spPr bwMode="auto">
                                <a:xfrm rot="-5400000">
                                  <a:off x="5463" y="4038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2326E2" id="Group 14" o:spid="_x0000_s1026" style="position:absolute;margin-left:133.8pt;margin-top:58.55pt;width:11.9pt;height:114.85pt;z-index:-251656192;mso-position-vertical-relative:page" coordorigin="5564,1860" coordsize="238,2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">
                      <v:line id="Line 8" o:spid="_x0000_s1027" style="position:absolute;visibility:visible;mso-wrap-style:square" from="5565,1860" to="5792,1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" strokecolor="gray" strokeweight=".25pt"/>
                      <v:line id="Line 10" o:spid="_x0000_s1028" style="position:absolute;visibility:visible;mso-wrap-style:square" from="5575,4157" to="5802,4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" strokecolor="gray" strokeweight=".25pt"/>
                      <v:line id="Line 11" o:spid="_x0000_s1029" style="position:absolute;rotation:-90;visibility:visible;mso-wrap-style:square" from="5450,1974" to="5677,1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" strokecolor="gray" strokeweight=".25pt"/>
                      <v:line id="Line 12" o:spid="_x0000_s1030" style="position:absolute;rotation:-90;visibility:visible;mso-wrap-style:square" from="5463,4038" to="5690,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" strokecolor="gray" strokeweight=".25pt"/>
                      <w10:wrap anchory="page"/>
                      <w10:anchorlock/>
                    </v:group>
                  </w:pict>
                </mc:Fallback>
              </mc:AlternateContent>
            </w:r>
            <w:r>
              <w:tab/>
            </w:r>
          </w:p>
          <w:p w14:paraId="3AC792C1" w14:textId="77777777" w:rsidR="00D43F26" w:rsidRDefault="00D43F26" w:rsidP="00A667A7">
            <w:pPr>
              <w:tabs>
                <w:tab w:val="left" w:pos="2895"/>
              </w:tabs>
              <w:ind w:left="272"/>
            </w:pPr>
          </w:p>
          <w:p w14:paraId="1555D0A1" w14:textId="77777777" w:rsidR="00D43F26" w:rsidRDefault="00D43F26" w:rsidP="00A667A7">
            <w:pPr>
              <w:tabs>
                <w:tab w:val="left" w:pos="2895"/>
              </w:tabs>
              <w:ind w:left="272"/>
            </w:pPr>
          </w:p>
          <w:p w14:paraId="18317427" w14:textId="77777777" w:rsidR="00D43F26" w:rsidRDefault="00D43F26" w:rsidP="009A7C7B">
            <w:r>
              <w:t xml:space="preserve">                                                        </w:t>
            </w:r>
          </w:p>
          <w:p w14:paraId="3C41B078" w14:textId="77777777" w:rsidR="00D43F26" w:rsidRDefault="00D43F26" w:rsidP="0042788F">
            <w:pPr>
              <w:ind w:right="141"/>
              <w:rPr>
                <w:sz w:val="24"/>
              </w:rPr>
            </w:pPr>
          </w:p>
          <w:p w14:paraId="3F1BBD31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2635D339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79F5040D" w14:textId="77777777" w:rsidR="00D43F26" w:rsidRDefault="00D43F26" w:rsidP="0037307A">
            <w:r>
              <w:t xml:space="preserve">  </w:t>
            </w:r>
          </w:p>
          <w:p w14:paraId="47A95877" w14:textId="77777777" w:rsidR="00D43F26" w:rsidRDefault="00D43F26" w:rsidP="003D6FF3">
            <w:pPr>
              <w:ind w:left="3719" w:right="141"/>
              <w:rPr>
                <w:sz w:val="10"/>
                <w:szCs w:val="10"/>
              </w:rPr>
            </w:pPr>
          </w:p>
          <w:p w14:paraId="46B39CE1" w14:textId="77777777" w:rsidR="00D43F26" w:rsidRDefault="00D43F26" w:rsidP="003D6FF3">
            <w:pPr>
              <w:ind w:left="3578"/>
              <w:rPr>
                <w:b/>
                <w:sz w:val="10"/>
                <w:szCs w:val="10"/>
              </w:rPr>
            </w:pPr>
          </w:p>
          <w:p w14:paraId="739640CC" w14:textId="77777777" w:rsidR="00D43F26" w:rsidRDefault="00D43F26" w:rsidP="003D6FF3">
            <w:pPr>
              <w:ind w:left="3578"/>
              <w:rPr>
                <w:b/>
              </w:rPr>
            </w:pPr>
          </w:p>
          <w:p w14:paraId="6640C2E0" w14:textId="77777777" w:rsidR="00D43F26" w:rsidRDefault="00D43F26" w:rsidP="003D6FF3">
            <w:pPr>
              <w:ind w:left="3578"/>
              <w:rPr>
                <w:b/>
              </w:rPr>
            </w:pPr>
          </w:p>
        </w:tc>
      </w:tr>
    </w:tbl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276"/>
        <w:gridCol w:w="2428"/>
        <w:gridCol w:w="2428"/>
        <w:gridCol w:w="2428"/>
      </w:tblGrid>
      <w:tr w:rsidR="00D43F26" w:rsidRPr="00BB6744" w14:paraId="144C3526" w14:textId="77777777" w:rsidTr="00F71AD6">
        <w:tc>
          <w:tcPr>
            <w:tcW w:w="2276" w:type="dxa"/>
          </w:tcPr>
          <w:p w14:paraId="37086815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Váš list číslo / zo dňa</w:t>
            </w:r>
          </w:p>
        </w:tc>
        <w:tc>
          <w:tcPr>
            <w:tcW w:w="2428" w:type="dxa"/>
          </w:tcPr>
          <w:p w14:paraId="588DB748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Naše číslo</w:t>
            </w:r>
          </w:p>
        </w:tc>
        <w:tc>
          <w:tcPr>
            <w:tcW w:w="2428" w:type="dxa"/>
          </w:tcPr>
          <w:p w14:paraId="4FBD3433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Vybavuje/</w:t>
            </w:r>
            <w:r>
              <w:rPr>
                <w:rFonts w:ascii="Arial Narrow" w:hAnsi="Arial Narrow"/>
                <w:sz w:val="16"/>
              </w:rPr>
              <w:t>linka</w:t>
            </w:r>
          </w:p>
        </w:tc>
        <w:tc>
          <w:tcPr>
            <w:tcW w:w="2428" w:type="dxa"/>
          </w:tcPr>
          <w:p w14:paraId="288869B6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Zvolen</w:t>
            </w:r>
          </w:p>
        </w:tc>
      </w:tr>
      <w:tr w:rsidR="00D43F26" w:rsidRPr="00BB6744" w14:paraId="140004A1" w14:textId="77777777" w:rsidTr="00F71AD6">
        <w:trPr>
          <w:trHeight w:val="511"/>
        </w:trPr>
        <w:tc>
          <w:tcPr>
            <w:tcW w:w="2276" w:type="dxa"/>
          </w:tcPr>
          <w:p w14:paraId="4A9FB7F7" w14:textId="0597E825" w:rsidR="00D43F26" w:rsidRPr="00CA3993" w:rsidRDefault="00D43F26" w:rsidP="00830A2F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6C614B4E" w14:textId="0E462799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z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6B92E199" w14:textId="149B1FC5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  <w:r w:rsidRPr="00CA3993">
              <w:rPr>
                <w:rFonts w:ascii="Arial Narrow" w:hAnsi="Arial Narrow"/>
                <w:sz w:val="16"/>
              </w:rPr>
              <w:t>č. s</w:t>
            </w:r>
            <w:r w:rsidR="00C05C2D">
              <w:rPr>
                <w:rFonts w:ascii="Arial Narrow" w:hAnsi="Arial Narrow"/>
                <w:sz w:val="16"/>
              </w:rPr>
              <w:t>.</w:t>
            </w:r>
          </w:p>
          <w:p w14:paraId="7CE5AAEE" w14:textId="77777777" w:rsidR="00D43F26" w:rsidRPr="00CA3993" w:rsidRDefault="00D43F26" w:rsidP="00F71AD6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2AC4BD6B" w14:textId="77777777" w:rsidR="00D43F26" w:rsidRPr="00CA3993" w:rsidRDefault="00D43F26" w:rsidP="00C05C2D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2428" w:type="dxa"/>
          </w:tcPr>
          <w:p w14:paraId="58A383B1" w14:textId="7E5DA2FA" w:rsidR="00D43F26" w:rsidRPr="00CA3993" w:rsidRDefault="000E47C5" w:rsidP="00C05C2D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25. 1. 2023</w:t>
            </w:r>
          </w:p>
        </w:tc>
      </w:tr>
    </w:tbl>
    <w:p w14:paraId="5FBE5A78" w14:textId="77777777" w:rsidR="00D43F26" w:rsidRPr="00CA3993" w:rsidRDefault="00D43F26">
      <w:pPr>
        <w:pStyle w:val="Nadpis2"/>
        <w:rPr>
          <w:rFonts w:ascii="Arial Narrow" w:hAnsi="Arial Narrow"/>
          <w:bCs w:val="0"/>
          <w:sz w:val="6"/>
          <w:szCs w:val="22"/>
        </w:rPr>
      </w:pPr>
    </w:p>
    <w:p w14:paraId="24A1A076" w14:textId="77777777" w:rsidR="00D43F26" w:rsidRDefault="00D43F26">
      <w:pPr>
        <w:pStyle w:val="Nadpis2"/>
        <w:rPr>
          <w:rFonts w:ascii="Arial Narrow" w:hAnsi="Arial Narrow"/>
          <w:b w:val="0"/>
          <w:bCs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Vec</w:t>
      </w:r>
      <w:r>
        <w:rPr>
          <w:rFonts w:ascii="Arial Narrow" w:hAnsi="Arial Narrow"/>
          <w:b w:val="0"/>
          <w:bCs w:val="0"/>
          <w:sz w:val="22"/>
          <w:szCs w:val="22"/>
        </w:rPr>
        <w:t xml:space="preserve">  </w:t>
      </w:r>
    </w:p>
    <w:p w14:paraId="679593CD" w14:textId="77777777" w:rsidR="00E65E7E" w:rsidRDefault="00E65E7E" w:rsidP="000A448D">
      <w:pPr>
        <w:pStyle w:val="xmsonormal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>Potvrdenie</w:t>
      </w:r>
    </w:p>
    <w:p w14:paraId="7053FD81" w14:textId="77777777" w:rsidR="000A448D" w:rsidRDefault="000A448D" w:rsidP="000A448D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</w:pPr>
      <w:r>
        <w:rPr>
          <w:rFonts w:ascii="Calibri" w:hAnsi="Calibri" w:cs="Calibri"/>
          <w:color w:val="1F497D"/>
          <w:sz w:val="22"/>
          <w:szCs w:val="22"/>
          <w:bdr w:val="none" w:sz="0" w:space="0" w:color="auto" w:frame="1"/>
        </w:rPr>
        <w:t>       </w:t>
      </w:r>
    </w:p>
    <w:p w14:paraId="61313C7E" w14:textId="16B88257" w:rsidR="008033D4" w:rsidRPr="00972631" w:rsidRDefault="008033D4" w:rsidP="00335F63">
      <w:pPr>
        <w:ind w:firstLine="708"/>
        <w:jc w:val="both"/>
        <w:rPr>
          <w:sz w:val="24"/>
          <w:szCs w:val="24"/>
        </w:rPr>
      </w:pPr>
      <w:r w:rsidRPr="00972631">
        <w:rPr>
          <w:sz w:val="24"/>
          <w:szCs w:val="24"/>
        </w:rPr>
        <w:t xml:space="preserve">Národné lesnícke centrum </w:t>
      </w:r>
      <w:r w:rsidR="003642E8">
        <w:rPr>
          <w:sz w:val="24"/>
          <w:szCs w:val="24"/>
        </w:rPr>
        <w:t>na základe žiadosti subjektu</w:t>
      </w:r>
      <w:r w:rsidRPr="00972631">
        <w:rPr>
          <w:sz w:val="24"/>
          <w:szCs w:val="24"/>
        </w:rPr>
        <w:t xml:space="preserve"> </w:t>
      </w:r>
      <w:r w:rsidR="00B45981" w:rsidRPr="00B45981">
        <w:rPr>
          <w:sz w:val="24"/>
          <w:szCs w:val="24"/>
        </w:rPr>
        <w:t xml:space="preserve">Pozemkové spoločenstvo lesa v </w:t>
      </w:r>
      <w:r w:rsidR="00B45981" w:rsidRPr="00FB0529">
        <w:rPr>
          <w:color w:val="000000" w:themeColor="text1"/>
          <w:sz w:val="24"/>
          <w:szCs w:val="24"/>
        </w:rPr>
        <w:t>Revúcej</w:t>
      </w:r>
      <w:r w:rsidR="00027826" w:rsidRPr="00FB0529">
        <w:rPr>
          <w:color w:val="000000" w:themeColor="text1"/>
          <w:sz w:val="24"/>
          <w:szCs w:val="24"/>
        </w:rPr>
        <w:t xml:space="preserve">, </w:t>
      </w:r>
      <w:r w:rsidR="00B45981" w:rsidRPr="00FB0529">
        <w:rPr>
          <w:color w:val="000000" w:themeColor="text1"/>
          <w:sz w:val="24"/>
          <w:szCs w:val="24"/>
        </w:rPr>
        <w:t>Revúcka cesta 38, 050 01 Revúca</w:t>
      </w:r>
      <w:r w:rsidR="00027826" w:rsidRPr="00FB0529">
        <w:rPr>
          <w:color w:val="000000" w:themeColor="text1"/>
          <w:sz w:val="24"/>
          <w:szCs w:val="24"/>
        </w:rPr>
        <w:t>, IČO</w:t>
      </w:r>
      <w:r w:rsidR="00B45981" w:rsidRPr="00FB0529">
        <w:rPr>
          <w:color w:val="000000" w:themeColor="text1"/>
          <w:sz w:val="24"/>
          <w:szCs w:val="24"/>
        </w:rPr>
        <w:t xml:space="preserve"> 31900001</w:t>
      </w:r>
      <w:r w:rsidR="00027826" w:rsidRPr="00FB0529">
        <w:rPr>
          <w:color w:val="000000" w:themeColor="text1"/>
          <w:sz w:val="24"/>
          <w:szCs w:val="24"/>
        </w:rPr>
        <w:t xml:space="preserve"> </w:t>
      </w:r>
      <w:r w:rsidR="008E7878">
        <w:rPr>
          <w:sz w:val="24"/>
          <w:szCs w:val="24"/>
        </w:rPr>
        <w:t xml:space="preserve">o vydanie potvrdenia k projektu </w:t>
      </w:r>
      <w:r w:rsidR="000E47C5">
        <w:rPr>
          <w:sz w:val="24"/>
          <w:szCs w:val="24"/>
        </w:rPr>
        <w:t>„</w:t>
      </w:r>
      <w:r w:rsidR="00B45981" w:rsidRPr="00B45981">
        <w:rPr>
          <w:sz w:val="24"/>
          <w:szCs w:val="24"/>
        </w:rPr>
        <w:t>Projekt obnovy lesa a ozdravných opatrení – PS lesa v</w:t>
      </w:r>
      <w:r w:rsidR="000E47C5">
        <w:rPr>
          <w:sz w:val="24"/>
          <w:szCs w:val="24"/>
        </w:rPr>
        <w:t> </w:t>
      </w:r>
      <w:r w:rsidR="00B45981" w:rsidRPr="00B45981">
        <w:rPr>
          <w:sz w:val="24"/>
          <w:szCs w:val="24"/>
        </w:rPr>
        <w:t>Revúcej</w:t>
      </w:r>
      <w:r w:rsidR="000E47C5">
        <w:rPr>
          <w:sz w:val="24"/>
          <w:szCs w:val="24"/>
        </w:rPr>
        <w:t xml:space="preserve">“ </w:t>
      </w:r>
      <w:r w:rsidR="008E7878">
        <w:rPr>
          <w:sz w:val="24"/>
          <w:szCs w:val="24"/>
        </w:rPr>
        <w:t xml:space="preserve">pre účely </w:t>
      </w:r>
      <w:r w:rsidRPr="00972631">
        <w:rPr>
          <w:sz w:val="24"/>
          <w:szCs w:val="24"/>
        </w:rPr>
        <w:t>Žiados</w:t>
      </w:r>
      <w:r w:rsidR="008E7878">
        <w:rPr>
          <w:sz w:val="24"/>
          <w:szCs w:val="24"/>
        </w:rPr>
        <w:t>ti</w:t>
      </w:r>
      <w:r w:rsidRPr="00972631">
        <w:rPr>
          <w:sz w:val="24"/>
          <w:szCs w:val="24"/>
        </w:rPr>
        <w:t xml:space="preserve"> o nenávratný finančný príspevok z PRV SR 2014 – 202</w:t>
      </w:r>
      <w:r w:rsidR="00C05C2D">
        <w:rPr>
          <w:sz w:val="24"/>
          <w:szCs w:val="24"/>
        </w:rPr>
        <w:t>2</w:t>
      </w:r>
      <w:r w:rsidRPr="00972631">
        <w:rPr>
          <w:sz w:val="24"/>
          <w:szCs w:val="24"/>
        </w:rPr>
        <w:t xml:space="preserve">, </w:t>
      </w:r>
      <w:r w:rsidR="00CB0D3D">
        <w:rPr>
          <w:sz w:val="24"/>
          <w:szCs w:val="24"/>
        </w:rPr>
        <w:t>opatrenie</w:t>
      </w:r>
      <w:r w:rsidR="00EF25B6">
        <w:rPr>
          <w:sz w:val="24"/>
          <w:szCs w:val="24"/>
        </w:rPr>
        <w:t>:</w:t>
      </w:r>
      <w:r w:rsidR="00CB0D3D">
        <w:rPr>
          <w:sz w:val="24"/>
          <w:szCs w:val="24"/>
        </w:rPr>
        <w:t xml:space="preserve"> </w:t>
      </w:r>
      <w:r w:rsidR="00211C55">
        <w:rPr>
          <w:sz w:val="24"/>
          <w:szCs w:val="24"/>
        </w:rPr>
        <w:t>8</w:t>
      </w:r>
      <w:r w:rsidRPr="00972AF2">
        <w:rPr>
          <w:i/>
          <w:sz w:val="24"/>
          <w:szCs w:val="24"/>
        </w:rPr>
        <w:t xml:space="preserve">. </w:t>
      </w:r>
      <w:proofErr w:type="spellStart"/>
      <w:r w:rsidRPr="00972AF2">
        <w:rPr>
          <w:i/>
          <w:sz w:val="24"/>
          <w:szCs w:val="24"/>
        </w:rPr>
        <w:t>podopatrenie</w:t>
      </w:r>
      <w:proofErr w:type="spellEnd"/>
      <w:r w:rsidRPr="00972AF2">
        <w:rPr>
          <w:i/>
          <w:sz w:val="24"/>
          <w:szCs w:val="24"/>
        </w:rPr>
        <w:t xml:space="preserve">: </w:t>
      </w:r>
      <w:r w:rsidR="00211C55" w:rsidRPr="00211C55">
        <w:rPr>
          <w:i/>
          <w:sz w:val="24"/>
          <w:szCs w:val="24"/>
        </w:rPr>
        <w:t xml:space="preserve">8.4 – Podpora na obnovu lesov poškodených lesnými požiarmi a prírodnými katastrofami a katastrofickými udalosťami </w:t>
      </w:r>
    </w:p>
    <w:p w14:paraId="38EA86B7" w14:textId="77777777" w:rsidR="008033D4" w:rsidRPr="00972631" w:rsidRDefault="008033D4" w:rsidP="008033D4">
      <w:pPr>
        <w:jc w:val="center"/>
        <w:rPr>
          <w:sz w:val="24"/>
          <w:szCs w:val="24"/>
        </w:rPr>
      </w:pPr>
    </w:p>
    <w:p w14:paraId="31C26D96" w14:textId="77777777" w:rsidR="00B45981" w:rsidRDefault="008033D4" w:rsidP="008033D4">
      <w:pPr>
        <w:jc w:val="center"/>
        <w:rPr>
          <w:b/>
          <w:sz w:val="24"/>
          <w:szCs w:val="24"/>
        </w:rPr>
      </w:pPr>
      <w:r w:rsidRPr="00972631">
        <w:rPr>
          <w:b/>
          <w:sz w:val="24"/>
          <w:szCs w:val="24"/>
        </w:rPr>
        <w:t xml:space="preserve">p o t v r </w:t>
      </w:r>
      <w:r w:rsidR="00B64630">
        <w:rPr>
          <w:b/>
          <w:sz w:val="24"/>
          <w:szCs w:val="24"/>
        </w:rPr>
        <w:t>d z u j e</w:t>
      </w:r>
      <w:r w:rsidR="00211C55">
        <w:rPr>
          <w:b/>
          <w:sz w:val="24"/>
          <w:szCs w:val="24"/>
        </w:rPr>
        <w:t xml:space="preserve">, </w:t>
      </w:r>
    </w:p>
    <w:p w14:paraId="1EF31873" w14:textId="54C73B27" w:rsidR="00C05FC7" w:rsidRDefault="00C05FC7" w:rsidP="00FB0529">
      <w:pPr>
        <w:jc w:val="center"/>
      </w:pPr>
    </w:p>
    <w:p w14:paraId="374EDE36" w14:textId="775B0BD6" w:rsidR="008C155C" w:rsidRDefault="00B45981" w:rsidP="00265FD8">
      <w:pPr>
        <w:pStyle w:val="xmsolistparagraph"/>
        <w:shd w:val="clear" w:color="auto" w:fill="FFFFFF"/>
        <w:spacing w:before="0" w:beforeAutospacing="0" w:after="0" w:afterAutospacing="0"/>
        <w:ind w:left="360"/>
        <w:jc w:val="both"/>
      </w:pPr>
      <w:r>
        <w:t xml:space="preserve">že </w:t>
      </w:r>
      <w:r w:rsidR="00211C55">
        <w:t xml:space="preserve">k zničeniu </w:t>
      </w:r>
      <w:r w:rsidR="00211C55" w:rsidRPr="00211C55">
        <w:t>najmenej 20% príslušného lesného potenciálu</w:t>
      </w:r>
      <w:r w:rsidR="008C155C">
        <w:t xml:space="preserve"> došlo na týchto jednotkách priestorového rozdelenia lesa:</w:t>
      </w:r>
    </w:p>
    <w:p w14:paraId="76F8BD39" w14:textId="77777777" w:rsidR="003428B0" w:rsidRDefault="003428B0" w:rsidP="00F15191">
      <w:pPr>
        <w:pStyle w:val="xmsolistparagraph"/>
        <w:shd w:val="clear" w:color="auto" w:fill="FFFFFF"/>
        <w:spacing w:before="0" w:beforeAutospacing="0" w:after="0" w:afterAutospacing="0"/>
        <w:ind w:left="360"/>
      </w:pPr>
    </w:p>
    <w:tbl>
      <w:tblPr>
        <w:tblW w:w="8356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2"/>
        <w:gridCol w:w="1671"/>
        <w:gridCol w:w="1671"/>
        <w:gridCol w:w="1671"/>
        <w:gridCol w:w="1671"/>
      </w:tblGrid>
      <w:tr w:rsidR="00B45981" w:rsidRPr="00B66609" w14:paraId="7D3A558C" w14:textId="77777777" w:rsidTr="00FB0529">
        <w:trPr>
          <w:trHeight w:val="30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CACE" w14:textId="6EC1D96A" w:rsidR="00B45981" w:rsidRPr="00B66609" w:rsidRDefault="00B45981" w:rsidP="006A17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  <w:lang w:eastAsia="sk-SK"/>
              </w:rPr>
            </w:pPr>
            <w:r w:rsidRPr="00B66609">
              <w:rPr>
                <w:b/>
                <w:color w:val="000000"/>
                <w:sz w:val="22"/>
                <w:szCs w:val="22"/>
                <w:lang w:eastAsia="sk-SK"/>
              </w:rPr>
              <w:t xml:space="preserve">Názov </w:t>
            </w:r>
            <w:r>
              <w:rPr>
                <w:b/>
                <w:color w:val="000000"/>
                <w:sz w:val="22"/>
                <w:szCs w:val="22"/>
                <w:lang w:eastAsia="sk-SK"/>
              </w:rPr>
              <w:t>lesného celku (LC)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3854F" w14:textId="3CB41227" w:rsidR="00B45981" w:rsidRPr="00B66609" w:rsidRDefault="00B45981" w:rsidP="006A17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  <w:lang w:eastAsia="sk-SK"/>
              </w:rPr>
            </w:pPr>
            <w:r>
              <w:rPr>
                <w:b/>
                <w:color w:val="000000"/>
                <w:sz w:val="22"/>
                <w:szCs w:val="22"/>
                <w:lang w:eastAsia="sk-SK"/>
              </w:rPr>
              <w:t>Platnosť LC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1F51" w14:textId="3D7E0C1D" w:rsidR="00B45981" w:rsidRPr="00B66609" w:rsidRDefault="00B45981" w:rsidP="006A17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  <w:lang w:eastAsia="sk-SK"/>
              </w:rPr>
            </w:pPr>
            <w:r w:rsidRPr="00B66609">
              <w:rPr>
                <w:b/>
                <w:color w:val="000000"/>
                <w:sz w:val="22"/>
                <w:szCs w:val="22"/>
                <w:lang w:eastAsia="sk-SK"/>
              </w:rPr>
              <w:t>Dielec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6881" w14:textId="77777777" w:rsidR="00B45981" w:rsidRPr="00B66609" w:rsidRDefault="00B45981" w:rsidP="006A17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  <w:lang w:eastAsia="sk-SK"/>
              </w:rPr>
            </w:pPr>
            <w:r w:rsidRPr="00B66609">
              <w:rPr>
                <w:b/>
                <w:color w:val="000000"/>
                <w:sz w:val="22"/>
                <w:szCs w:val="22"/>
                <w:lang w:eastAsia="sk-SK"/>
              </w:rPr>
              <w:t>Čiastková plocha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DCED" w14:textId="77777777" w:rsidR="00B45981" w:rsidRPr="00B66609" w:rsidRDefault="00B45981" w:rsidP="006A177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  <w:lang w:eastAsia="sk-SK"/>
              </w:rPr>
            </w:pPr>
            <w:r w:rsidRPr="00B66609">
              <w:rPr>
                <w:b/>
                <w:color w:val="000000"/>
                <w:sz w:val="22"/>
                <w:szCs w:val="22"/>
                <w:lang w:eastAsia="sk-SK"/>
              </w:rPr>
              <w:t>Porastová skupina</w:t>
            </w:r>
          </w:p>
        </w:tc>
      </w:tr>
      <w:tr w:rsidR="00102C49" w:rsidRPr="00B66609" w14:paraId="724206C3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64F32" w14:textId="153385F8" w:rsidR="00102C49" w:rsidRPr="00B66609" w:rsidRDefault="00102C49" w:rsidP="00102C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Jelšava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9096E" w14:textId="53A2FA21" w:rsidR="00102C49" w:rsidRPr="00B66609" w:rsidRDefault="00D9676C" w:rsidP="00102C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B99C0" w14:textId="66116468" w:rsidR="00102C49" w:rsidRPr="000E47C5" w:rsidRDefault="00102C4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382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63DF5" w14:textId="22C803CC" w:rsidR="00102C49" w:rsidRPr="00B66609" w:rsidRDefault="00102C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3A65C" w14:textId="52F1BBBA" w:rsidR="00102C49" w:rsidRPr="00B66609" w:rsidRDefault="00102C49" w:rsidP="00102C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26FD4B7D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A63E5" w14:textId="4DE8DABE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Jelšava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7282D" w14:textId="08181061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13F9" w14:textId="4445CBF0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432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41830" w14:textId="1E014528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c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0D662" w14:textId="00C64FD8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64B05A9F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C4BD" w14:textId="5860CA17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Jelšava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967B1" w14:textId="1406DBAD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BD3C1" w14:textId="4A820C36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362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786E2" w14:textId="32592835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E3190" w14:textId="06888987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4451426D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16E23" w14:textId="6D53E435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Jelšava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B0F87" w14:textId="40C6B343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F8D94" w14:textId="7A1B5E76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355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730F2" w14:textId="3A768F52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D8702" w14:textId="59074255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503132A3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E1C3F" w14:textId="7008275E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Jelšava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E961F" w14:textId="21D7F4FF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1F935" w14:textId="3DA1814A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1025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226D7" w14:textId="4FAE9E50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8F5F9" w14:textId="4B6E1422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203B91CE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0879C" w14:textId="0D194EDD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F30D5" w14:textId="74DEA470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27F4" w14:textId="0703D5D3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478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6ADE9" w14:textId="5E23F4E3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7732" w14:textId="02B095C3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4DB13FE5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CA97" w14:textId="70A55CE1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5F5A6" w14:textId="1C5759AC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D9F45" w14:textId="392EA3FE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460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3FC39" w14:textId="3B73D724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b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FEE99" w14:textId="5C3BF19A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1AD28CE4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D05A4" w14:textId="15B87EDB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E2910" w14:textId="5E17CE0F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A2566" w14:textId="4D5624C9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391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9AB0C" w14:textId="334304DB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3C1E6" w14:textId="10CE7A71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5954E4C9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3D5E1" w14:textId="007012DE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0E46A" w14:textId="52490697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7A1E2" w14:textId="7CCE00DE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84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19BE" w14:textId="6260CD63" w:rsidR="000E47C5" w:rsidRPr="00B66609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622C" w14:textId="38E3A8C6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24F57AE6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0D9D0" w14:textId="532A1CC9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297B" w14:textId="568EB355" w:rsidR="000E47C5" w:rsidRPr="00B66609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E770" w14:textId="06043A4A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77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B9C97" w14:textId="74C49EF6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30BB8" w14:textId="64DE22A3" w:rsidR="000E47C5" w:rsidRPr="00B66609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523155AC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8711" w14:textId="22DCCC02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E5F6D" w14:textId="3B82B3F9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29C40" w14:textId="6B3CE340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81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10D82" w14:textId="5C48EC34" w:rsidR="000E47C5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b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FE7ED" w14:textId="0F2A4D24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443600CE" w14:textId="77777777" w:rsidTr="00FB0529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09AF3" w14:textId="74F36F78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7A51">
              <w:t>LC Ratková I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8B1CEF" w14:textId="203F271C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53299" w14:textId="19E6FB33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284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2D4A5" w14:textId="1DD89F73" w:rsidR="000E47C5" w:rsidRDefault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BF92" w14:textId="50BA1E54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0</w:t>
            </w:r>
          </w:p>
        </w:tc>
      </w:tr>
      <w:tr w:rsidR="000E47C5" w:rsidRPr="00B66609" w14:paraId="44B17F9A" w14:textId="77777777" w:rsidTr="00FB0529">
        <w:trPr>
          <w:trHeight w:val="30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47F3" w14:textId="6C9E3006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7A51">
              <w:lastRenderedPageBreak/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B14E2" w14:textId="4ACEB790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D199C" w14:textId="4D3F8B33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0E47C5">
              <w:t>125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6B02" w14:textId="19C1047C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>
              <w:t>_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16CD" w14:textId="3F84478F" w:rsidR="000E47C5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27A51">
              <w:t>1</w:t>
            </w:r>
          </w:p>
        </w:tc>
      </w:tr>
      <w:tr w:rsidR="000E47C5" w:rsidRPr="00B66609" w14:paraId="506623C3" w14:textId="77777777" w:rsidTr="00FB0529">
        <w:trPr>
          <w:trHeight w:val="300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6EA77" w14:textId="60F85F09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D9472" w14:textId="7764DD16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C29D" w14:textId="19CBFBCC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0E47C5">
              <w:t>119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AF2DB" w14:textId="075CA18A" w:rsidR="000E47C5" w:rsidRPr="00DC19EE" w:rsidRDefault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b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36BAA" w14:textId="36D25E9C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1</w:t>
            </w:r>
          </w:p>
        </w:tc>
      </w:tr>
      <w:tr w:rsidR="000E47C5" w:rsidRPr="00B66609" w14:paraId="787AA49F" w14:textId="77777777" w:rsidTr="00686593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F8CE8" w14:textId="6D1C3FE7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D8CEE" w14:textId="738283A9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44879" w14:textId="41877389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0E47C5">
              <w:t>104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D24C5" w14:textId="4FF8C37A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_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8791A" w14:textId="6318506D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2</w:t>
            </w:r>
          </w:p>
        </w:tc>
      </w:tr>
      <w:tr w:rsidR="000E47C5" w:rsidRPr="00B66609" w14:paraId="6E2A07B1" w14:textId="77777777" w:rsidTr="00686593">
        <w:trPr>
          <w:trHeight w:val="300"/>
        </w:trPr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36F1" w14:textId="0FED5D31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LC Revúca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99A56" w14:textId="7101CF2C" w:rsidR="000E47C5" w:rsidRDefault="000E47C5" w:rsidP="000E47C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  <w:r w:rsidRPr="00277C50"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2012-2021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2A678" w14:textId="046831FB" w:rsidR="000E47C5" w:rsidRPr="000E47C5" w:rsidRDefault="000E47C5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0E47C5">
              <w:t>121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8F92C" w14:textId="29CFA319" w:rsidR="000E47C5" w:rsidRPr="00DC19EE" w:rsidRDefault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a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BF3F1" w14:textId="513115A6" w:rsidR="000E47C5" w:rsidRPr="00DC19EE" w:rsidRDefault="000E47C5" w:rsidP="000E47C5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227A51">
              <w:t>0</w:t>
            </w:r>
          </w:p>
        </w:tc>
      </w:tr>
    </w:tbl>
    <w:p w14:paraId="30C1CF66" w14:textId="353EFD08" w:rsidR="00576E8F" w:rsidRDefault="00576E8F" w:rsidP="00F15191">
      <w:pPr>
        <w:pStyle w:val="xmsolistparagraph"/>
        <w:shd w:val="clear" w:color="auto" w:fill="FFFFFF"/>
        <w:spacing w:before="0" w:beforeAutospacing="0" w:after="0" w:afterAutospacing="0"/>
      </w:pPr>
    </w:p>
    <w:p w14:paraId="37A16306" w14:textId="77777777" w:rsidR="00B65372" w:rsidRPr="00B65372" w:rsidRDefault="00B65372" w:rsidP="00B65372">
      <w:pPr>
        <w:pStyle w:val="xmsolistparagraph"/>
        <w:shd w:val="clear" w:color="auto" w:fill="FFFFFF"/>
        <w:spacing w:before="0" w:beforeAutospacing="0" w:after="0" w:afterAutospacing="0"/>
        <w:ind w:left="720"/>
      </w:pPr>
    </w:p>
    <w:p w14:paraId="1481D4BA" w14:textId="21A68472" w:rsidR="00D43F26" w:rsidRPr="00156CCF" w:rsidRDefault="00D43F26" w:rsidP="0022425A">
      <w:pPr>
        <w:tabs>
          <w:tab w:val="left" w:pos="993"/>
        </w:tabs>
        <w:spacing w:line="276" w:lineRule="auto"/>
        <w:jc w:val="both"/>
        <w:rPr>
          <w:sz w:val="24"/>
        </w:rPr>
      </w:pPr>
      <w:r w:rsidRPr="00156CCF">
        <w:rPr>
          <w:sz w:val="24"/>
        </w:rPr>
        <w:t>S pozdravom</w:t>
      </w:r>
    </w:p>
    <w:p w14:paraId="53CAA548" w14:textId="77777777" w:rsidR="00D43F26" w:rsidRDefault="00D43F26" w:rsidP="0022425A">
      <w:pPr>
        <w:spacing w:line="276" w:lineRule="auto"/>
        <w:rPr>
          <w:sz w:val="24"/>
        </w:rPr>
      </w:pPr>
    </w:p>
    <w:p w14:paraId="2033A076" w14:textId="77777777" w:rsidR="00D43F26" w:rsidRDefault="00D43F26" w:rsidP="0022425A">
      <w:pPr>
        <w:tabs>
          <w:tab w:val="center" w:pos="6783"/>
        </w:tabs>
        <w:spacing w:line="276" w:lineRule="auto"/>
      </w:pPr>
    </w:p>
    <w:p w14:paraId="779F9885" w14:textId="77777777" w:rsidR="00D43F26" w:rsidRDefault="00D43F26" w:rsidP="0022425A">
      <w:pPr>
        <w:tabs>
          <w:tab w:val="center" w:pos="6783"/>
        </w:tabs>
        <w:spacing w:line="276" w:lineRule="auto"/>
      </w:pPr>
    </w:p>
    <w:p w14:paraId="40AB155C" w14:textId="41F1FC77" w:rsidR="00D43F26" w:rsidRDefault="00D43F26" w:rsidP="0022425A">
      <w:pPr>
        <w:tabs>
          <w:tab w:val="center" w:pos="6783"/>
        </w:tabs>
        <w:spacing w:line="276" w:lineRule="auto"/>
        <w:rPr>
          <w:sz w:val="24"/>
        </w:rPr>
      </w:pPr>
      <w:r>
        <w:tab/>
      </w:r>
      <w:r>
        <w:rPr>
          <w:sz w:val="24"/>
        </w:rPr>
        <w:t xml:space="preserve">Ing. </w:t>
      </w:r>
      <w:r w:rsidR="00A775FD">
        <w:rPr>
          <w:sz w:val="24"/>
        </w:rPr>
        <w:t>Jozef Bučko, PhD.</w:t>
      </w:r>
    </w:p>
    <w:p w14:paraId="7E5F4BC0" w14:textId="6A3E9432" w:rsidR="00D43F26" w:rsidRDefault="00A775FD" w:rsidP="0022425A">
      <w:pPr>
        <w:tabs>
          <w:tab w:val="center" w:pos="6783"/>
        </w:tabs>
        <w:spacing w:line="276" w:lineRule="auto"/>
        <w:rPr>
          <w:sz w:val="24"/>
        </w:rPr>
      </w:pPr>
      <w:r>
        <w:rPr>
          <w:sz w:val="24"/>
        </w:rPr>
        <w:tab/>
      </w:r>
      <w:r w:rsidR="00DA39A6">
        <w:rPr>
          <w:sz w:val="24"/>
        </w:rPr>
        <w:t>r</w:t>
      </w:r>
      <w:r>
        <w:rPr>
          <w:sz w:val="24"/>
        </w:rPr>
        <w:t>iaditeľ</w:t>
      </w:r>
      <w:r w:rsidR="00D43F26">
        <w:rPr>
          <w:sz w:val="24"/>
        </w:rPr>
        <w:t xml:space="preserve"> NLC – ÚLZI</w:t>
      </w:r>
      <w:r w:rsidR="00E65E7E">
        <w:rPr>
          <w:sz w:val="24"/>
        </w:rPr>
        <w:t xml:space="preserve"> Zvolen</w:t>
      </w:r>
    </w:p>
    <w:p w14:paraId="28EA0315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3484F9B2" w14:textId="77777777" w:rsidR="004B3C1E" w:rsidRDefault="004B3C1E" w:rsidP="0022425A">
      <w:pPr>
        <w:tabs>
          <w:tab w:val="center" w:pos="6783"/>
        </w:tabs>
        <w:spacing w:line="276" w:lineRule="auto"/>
        <w:rPr>
          <w:sz w:val="24"/>
        </w:rPr>
      </w:pPr>
    </w:p>
    <w:p w14:paraId="6C6BFCED" w14:textId="77777777" w:rsidR="00D43F26" w:rsidRDefault="00D43F26">
      <w:pPr>
        <w:rPr>
          <w:sz w:val="24"/>
        </w:rPr>
        <w:sectPr w:rsidR="00D43F26" w:rsidSect="00E65E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1134" w:left="1418" w:header="709" w:footer="709" w:gutter="0"/>
          <w:cols w:space="708"/>
          <w:formProt w:val="0"/>
          <w:docGrid w:linePitch="360"/>
        </w:sectPr>
      </w:pPr>
    </w:p>
    <w:p w14:paraId="05D2F315" w14:textId="77777777" w:rsidR="00D43F26" w:rsidRDefault="00D43F26">
      <w:pPr>
        <w:rPr>
          <w:sz w:val="24"/>
        </w:rPr>
      </w:pPr>
    </w:p>
    <w:sectPr w:rsidR="00D43F26" w:rsidSect="00D43F26">
      <w:footerReference w:type="default" r:id="rId17"/>
      <w:type w:val="continuous"/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9F63B" w14:textId="77777777" w:rsidR="00A454B7" w:rsidRDefault="00A454B7">
      <w:r>
        <w:separator/>
      </w:r>
    </w:p>
  </w:endnote>
  <w:endnote w:type="continuationSeparator" w:id="0">
    <w:p w14:paraId="2A02F601" w14:textId="77777777" w:rsidR="00A454B7" w:rsidRDefault="00A4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B3FCC" w14:textId="77777777" w:rsidR="00DA39A6" w:rsidRDefault="00DA39A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B47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  <w:r>
      <w:rPr>
        <w:noProof/>
        <w:lang w:eastAsia="sk-SK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14A7E3A3" wp14:editId="07D4A734">
              <wp:simplePos x="0" y="0"/>
              <wp:positionH relativeFrom="column">
                <wp:posOffset>0</wp:posOffset>
              </wp:positionH>
              <wp:positionV relativeFrom="paragraph">
                <wp:posOffset>62864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8FABC" id="Line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4.95pt" to="450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" strokecolor="gray" strokeweight="1pt"/>
          </w:pict>
        </mc:Fallback>
      </mc:AlternateContent>
    </w:r>
  </w:p>
  <w:p w14:paraId="2EDDB70F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>
      <w:rPr>
        <w:rFonts w:ascii="Arial Narrow" w:hAnsi="Arial Narrow"/>
        <w:color w:val="005B2C"/>
        <w:sz w:val="16"/>
        <w:szCs w:val="16"/>
      </w:rPr>
      <w:t>Príspevková organizácia štátu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IČO: </w:t>
    </w:r>
    <w:r>
      <w:rPr>
        <w:rFonts w:ascii="Arial Narrow" w:hAnsi="Arial Narrow"/>
        <w:color w:val="005B2C"/>
        <w:sz w:val="16"/>
        <w:szCs w:val="16"/>
      </w:rPr>
      <w:t>42001315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Banka: </w:t>
    </w:r>
    <w:r>
      <w:rPr>
        <w:rFonts w:ascii="Arial Narrow" w:hAnsi="Arial Narrow"/>
        <w:color w:val="005B2C"/>
        <w:sz w:val="16"/>
        <w:szCs w:val="16"/>
      </w:rPr>
      <w:t>Štátna pokladnica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Telefón: </w:t>
    </w:r>
    <w:r>
      <w:rPr>
        <w:rFonts w:ascii="Arial Narrow" w:hAnsi="Arial Narrow"/>
        <w:color w:val="005B2C"/>
        <w:sz w:val="16"/>
        <w:szCs w:val="16"/>
      </w:rPr>
      <w:t>045/5314 111</w:t>
    </w:r>
  </w:p>
  <w:p w14:paraId="0AC48A07" w14:textId="77777777" w:rsidR="00DA39A6" w:rsidRDefault="00DA39A6" w:rsidP="00DA39A6">
    <w:pPr>
      <w:tabs>
        <w:tab w:val="left" w:pos="2694"/>
        <w:tab w:val="left" w:pos="4678"/>
        <w:tab w:val="left" w:pos="7020"/>
      </w:tabs>
      <w:rPr>
        <w:rFonts w:ascii="Arial Narrow" w:hAnsi="Arial Narrow"/>
        <w:color w:val="005B2C"/>
        <w:sz w:val="16"/>
        <w:szCs w:val="16"/>
      </w:rPr>
    </w:pPr>
    <w:r w:rsidRPr="00A80764">
      <w:rPr>
        <w:rFonts w:ascii="Arial Narrow" w:hAnsi="Arial Narrow"/>
        <w:color w:val="005B2C"/>
        <w:sz w:val="16"/>
        <w:szCs w:val="16"/>
      </w:rPr>
      <w:t>Zriaďovacia</w:t>
    </w:r>
    <w:r>
      <w:rPr>
        <w:rFonts w:ascii="Arial Narrow" w:hAnsi="Arial Narrow"/>
        <w:color w:val="005B2C"/>
        <w:sz w:val="16"/>
        <w:szCs w:val="16"/>
      </w:rPr>
      <w:t xml:space="preserve"> listina vydaná MPRV SR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DIČ: 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>IBAN</w:t>
    </w:r>
    <w:r>
      <w:rPr>
        <w:rFonts w:ascii="Arial Narrow" w:hAnsi="Arial Narrow"/>
        <w:bCs/>
        <w:color w:val="005B2C"/>
        <w:sz w:val="16"/>
        <w:szCs w:val="16"/>
      </w:rPr>
      <w:t>:</w:t>
    </w:r>
    <w:r>
      <w:rPr>
        <w:rFonts w:ascii="Arial Narrow" w:hAnsi="Arial Narrow"/>
        <w:color w:val="005B2C"/>
        <w:sz w:val="16"/>
        <w:szCs w:val="16"/>
      </w:rPr>
      <w:t xml:space="preserve"> SK2081800000007000241498</w:t>
    </w:r>
    <w:r>
      <w:rPr>
        <w:rFonts w:ascii="Arial Narrow" w:hAnsi="Arial Narrow"/>
        <w:color w:val="005B2C"/>
        <w:sz w:val="16"/>
        <w:szCs w:val="16"/>
      </w:rPr>
      <w:tab/>
    </w:r>
    <w:r>
      <w:rPr>
        <w:rFonts w:ascii="Arial Narrow" w:hAnsi="Arial Narrow"/>
        <w:b/>
        <w:bCs/>
        <w:color w:val="005B2C"/>
        <w:sz w:val="16"/>
        <w:szCs w:val="16"/>
      </w:rPr>
      <w:t xml:space="preserve">Fax: </w:t>
    </w:r>
    <w:r>
      <w:rPr>
        <w:rFonts w:ascii="Arial Narrow" w:hAnsi="Arial Narrow"/>
        <w:color w:val="005B2C"/>
        <w:sz w:val="16"/>
        <w:szCs w:val="16"/>
      </w:rPr>
      <w:t>045/531 41 55</w:t>
    </w:r>
  </w:p>
  <w:p w14:paraId="30EFDE46" w14:textId="77777777" w:rsidR="00DA39A6" w:rsidRDefault="00DA39A6" w:rsidP="00DA39A6">
    <w:pPr>
      <w:tabs>
        <w:tab w:val="center" w:pos="426"/>
        <w:tab w:val="left" w:pos="2694"/>
        <w:tab w:val="left" w:pos="4678"/>
        <w:tab w:val="left" w:pos="7020"/>
        <w:tab w:val="left" w:pos="7655"/>
        <w:tab w:val="center" w:pos="9072"/>
      </w:tabs>
      <w:rPr>
        <w:rFonts w:ascii="Arial Narrow" w:hAnsi="Arial Narrow"/>
        <w:color w:val="005B2C"/>
        <w:sz w:val="16"/>
        <w:szCs w:val="16"/>
        <w:lang w:val="pl-PL"/>
      </w:rPr>
    </w:pPr>
    <w:r>
      <w:rPr>
        <w:rFonts w:ascii="Arial Narrow" w:hAnsi="Arial Narrow"/>
        <w:color w:val="005B2C"/>
        <w:sz w:val="16"/>
        <w:szCs w:val="16"/>
        <w:lang w:val="pl-PL"/>
      </w:rPr>
      <w:t>pod č. 4609/2020-250</w:t>
    </w:r>
    <w:r>
      <w:rPr>
        <w:rFonts w:ascii="Arial Narrow" w:hAnsi="Arial Narrow"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I</w:t>
    </w:r>
    <w:r>
      <w:rPr>
        <w:rFonts w:ascii="Arial Narrow" w:hAnsi="Arial Narrow"/>
        <w:b/>
        <w:bCs/>
        <w:color w:val="005B2C"/>
        <w:sz w:val="16"/>
        <w:szCs w:val="16"/>
      </w:rPr>
      <w:t xml:space="preserve">Č DPH: </w:t>
    </w:r>
    <w:r>
      <w:rPr>
        <w:rFonts w:ascii="Arial Narrow" w:hAnsi="Arial Narrow"/>
        <w:bCs/>
        <w:color w:val="005B2C"/>
        <w:sz w:val="16"/>
        <w:szCs w:val="16"/>
        <w:lang w:val="pl-PL"/>
      </w:rPr>
      <w:t>SK</w:t>
    </w:r>
    <w:r>
      <w:rPr>
        <w:rFonts w:ascii="Arial Narrow" w:hAnsi="Arial Narrow"/>
        <w:bCs/>
        <w:color w:val="005B2C"/>
        <w:sz w:val="16"/>
        <w:szCs w:val="16"/>
      </w:rPr>
      <w:t>2022091027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 xml:space="preserve">Internet: </w:t>
    </w:r>
    <w:r>
      <w:rPr>
        <w:rFonts w:ascii="Arial Narrow" w:hAnsi="Arial Narrow"/>
        <w:color w:val="005B2C"/>
        <w:sz w:val="16"/>
        <w:szCs w:val="16"/>
        <w:lang w:val="pl-PL"/>
      </w:rPr>
      <w:t>http://www.nlcsk.org</w:t>
    </w:r>
    <w:r>
      <w:rPr>
        <w:rFonts w:ascii="Arial Narrow" w:hAnsi="Arial Narrow"/>
        <w:bCs/>
        <w:color w:val="005B2C"/>
        <w:sz w:val="16"/>
        <w:szCs w:val="16"/>
        <w:lang w:val="pl-PL"/>
      </w:rPr>
      <w:tab/>
    </w:r>
    <w:r>
      <w:rPr>
        <w:rFonts w:ascii="Arial Narrow" w:hAnsi="Arial Narrow"/>
        <w:b/>
        <w:bCs/>
        <w:color w:val="005B2C"/>
        <w:sz w:val="16"/>
        <w:szCs w:val="16"/>
        <w:lang w:val="pl-PL"/>
      </w:rPr>
      <w:t>E-mail:</w:t>
    </w:r>
    <w:r>
      <w:rPr>
        <w:rFonts w:ascii="Arial Narrow" w:hAnsi="Arial Narrow"/>
        <w:color w:val="005B2C"/>
        <w:sz w:val="16"/>
        <w:szCs w:val="16"/>
        <w:lang w:val="pl-PL"/>
      </w:rPr>
      <w:t xml:space="preserve"> nlc@nlcsk.org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DFDCC" w14:textId="77777777" w:rsidR="00DA39A6" w:rsidRDefault="00DA39A6">
    <w:pPr>
      <w:pStyle w:val="Pt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395594CE282C4D1690B7E8A16F207FB1"/>
      </w:placeholder>
      <w:temporary/>
      <w:showingPlcHdr/>
      <w15:appearance w15:val="hidden"/>
    </w:sdtPr>
    <w:sdtEndPr/>
    <w:sdtContent>
      <w:p w14:paraId="16EA7AF5" w14:textId="77777777" w:rsidR="00DA39A6" w:rsidRDefault="00DA39A6">
        <w:pPr>
          <w:pStyle w:val="Pta"/>
        </w:pPr>
        <w:r>
          <w:t>[Zadajte text]</w:t>
        </w:r>
      </w:p>
    </w:sdtContent>
  </w:sdt>
  <w:p w14:paraId="0CB02F51" w14:textId="77777777" w:rsidR="00900E7D" w:rsidRDefault="00900E7D">
    <w:pPr>
      <w:tabs>
        <w:tab w:val="center" w:pos="426"/>
        <w:tab w:val="left" w:pos="2694"/>
        <w:tab w:val="left" w:pos="4678"/>
        <w:tab w:val="left" w:pos="7020"/>
      </w:tabs>
      <w:rPr>
        <w:rFonts w:ascii="Sans Thin Condensed EE" w:hAnsi="Sans Thin Condensed EE"/>
        <w:color w:val="0066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98171" w14:textId="77777777" w:rsidR="00A454B7" w:rsidRDefault="00A454B7">
      <w:r>
        <w:separator/>
      </w:r>
    </w:p>
  </w:footnote>
  <w:footnote w:type="continuationSeparator" w:id="0">
    <w:p w14:paraId="58FEC518" w14:textId="77777777" w:rsidR="00A454B7" w:rsidRDefault="00A45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D8B29" w14:textId="77777777" w:rsidR="00DA39A6" w:rsidRDefault="00DA39A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E7151" w14:textId="77777777" w:rsidR="00DA39A6" w:rsidRDefault="00DA39A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223F2" w14:textId="77777777" w:rsidR="00DA39A6" w:rsidRDefault="00DA39A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3057F"/>
    <w:multiLevelType w:val="hybridMultilevel"/>
    <w:tmpl w:val="BCE29B20"/>
    <w:lvl w:ilvl="0" w:tplc="DFD449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1866"/>
    <w:multiLevelType w:val="hybridMultilevel"/>
    <w:tmpl w:val="55F4D5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B"/>
    <w:rsid w:val="00027826"/>
    <w:rsid w:val="00036DAB"/>
    <w:rsid w:val="00042985"/>
    <w:rsid w:val="00046340"/>
    <w:rsid w:val="00055FD5"/>
    <w:rsid w:val="000622A2"/>
    <w:rsid w:val="00097068"/>
    <w:rsid w:val="000A448D"/>
    <w:rsid w:val="000B02D3"/>
    <w:rsid w:val="000B4B6C"/>
    <w:rsid w:val="000C2401"/>
    <w:rsid w:val="000C6B63"/>
    <w:rsid w:val="000E47C5"/>
    <w:rsid w:val="00102C49"/>
    <w:rsid w:val="00103479"/>
    <w:rsid w:val="00107D2D"/>
    <w:rsid w:val="0011718D"/>
    <w:rsid w:val="00154756"/>
    <w:rsid w:val="00157EA1"/>
    <w:rsid w:val="00161E4F"/>
    <w:rsid w:val="00162931"/>
    <w:rsid w:val="00176B8C"/>
    <w:rsid w:val="00191651"/>
    <w:rsid w:val="001A27A1"/>
    <w:rsid w:val="001D33A4"/>
    <w:rsid w:val="00211C55"/>
    <w:rsid w:val="002145D7"/>
    <w:rsid w:val="0022425A"/>
    <w:rsid w:val="00232203"/>
    <w:rsid w:val="00240D85"/>
    <w:rsid w:val="00250D91"/>
    <w:rsid w:val="00265FD8"/>
    <w:rsid w:val="00282152"/>
    <w:rsid w:val="0028433B"/>
    <w:rsid w:val="002B6BF4"/>
    <w:rsid w:val="002D2155"/>
    <w:rsid w:val="002D5069"/>
    <w:rsid w:val="002F1FF1"/>
    <w:rsid w:val="00303897"/>
    <w:rsid w:val="00332FE0"/>
    <w:rsid w:val="00333D3C"/>
    <w:rsid w:val="00335F63"/>
    <w:rsid w:val="003428B0"/>
    <w:rsid w:val="003642E8"/>
    <w:rsid w:val="0037307A"/>
    <w:rsid w:val="003939EE"/>
    <w:rsid w:val="003C4889"/>
    <w:rsid w:val="003D6FF3"/>
    <w:rsid w:val="003E0050"/>
    <w:rsid w:val="003E60A6"/>
    <w:rsid w:val="00415FF4"/>
    <w:rsid w:val="00425B18"/>
    <w:rsid w:val="0042788F"/>
    <w:rsid w:val="00460E91"/>
    <w:rsid w:val="00480AA6"/>
    <w:rsid w:val="004B3B34"/>
    <w:rsid w:val="004B3C1E"/>
    <w:rsid w:val="004D0BA0"/>
    <w:rsid w:val="004D46E3"/>
    <w:rsid w:val="004E3A8B"/>
    <w:rsid w:val="004E3D67"/>
    <w:rsid w:val="004F2F56"/>
    <w:rsid w:val="00510CB0"/>
    <w:rsid w:val="005171B8"/>
    <w:rsid w:val="00520FE1"/>
    <w:rsid w:val="00537BF3"/>
    <w:rsid w:val="0056499D"/>
    <w:rsid w:val="00576E8F"/>
    <w:rsid w:val="005A75A9"/>
    <w:rsid w:val="005C1962"/>
    <w:rsid w:val="005C38D2"/>
    <w:rsid w:val="005E136D"/>
    <w:rsid w:val="006062E5"/>
    <w:rsid w:val="00612049"/>
    <w:rsid w:val="006207CC"/>
    <w:rsid w:val="006304C7"/>
    <w:rsid w:val="0063158E"/>
    <w:rsid w:val="00631864"/>
    <w:rsid w:val="0064557D"/>
    <w:rsid w:val="00664B4B"/>
    <w:rsid w:val="00673AD8"/>
    <w:rsid w:val="006757C3"/>
    <w:rsid w:val="00676BCF"/>
    <w:rsid w:val="00697926"/>
    <w:rsid w:val="006A1E3B"/>
    <w:rsid w:val="006C25FF"/>
    <w:rsid w:val="006F5FA4"/>
    <w:rsid w:val="00707061"/>
    <w:rsid w:val="00712D72"/>
    <w:rsid w:val="0074031E"/>
    <w:rsid w:val="007425EF"/>
    <w:rsid w:val="0074277E"/>
    <w:rsid w:val="0077592A"/>
    <w:rsid w:val="007806F6"/>
    <w:rsid w:val="00784F5E"/>
    <w:rsid w:val="00791942"/>
    <w:rsid w:val="007A4BA2"/>
    <w:rsid w:val="007B20E8"/>
    <w:rsid w:val="007B3C3E"/>
    <w:rsid w:val="007D7BBA"/>
    <w:rsid w:val="007F5A22"/>
    <w:rsid w:val="008005C3"/>
    <w:rsid w:val="008033D4"/>
    <w:rsid w:val="00822662"/>
    <w:rsid w:val="00827622"/>
    <w:rsid w:val="00830A2F"/>
    <w:rsid w:val="00837E59"/>
    <w:rsid w:val="008500C2"/>
    <w:rsid w:val="00867D8E"/>
    <w:rsid w:val="0088099D"/>
    <w:rsid w:val="008B4738"/>
    <w:rsid w:val="008B6385"/>
    <w:rsid w:val="008C155C"/>
    <w:rsid w:val="008E7878"/>
    <w:rsid w:val="008F10EB"/>
    <w:rsid w:val="008F239C"/>
    <w:rsid w:val="00900E7D"/>
    <w:rsid w:val="00922C18"/>
    <w:rsid w:val="00927190"/>
    <w:rsid w:val="00953D09"/>
    <w:rsid w:val="00972631"/>
    <w:rsid w:val="00972AF2"/>
    <w:rsid w:val="00976E05"/>
    <w:rsid w:val="009819EA"/>
    <w:rsid w:val="0098479F"/>
    <w:rsid w:val="00986370"/>
    <w:rsid w:val="009A7C7B"/>
    <w:rsid w:val="009D3309"/>
    <w:rsid w:val="009E0A5A"/>
    <w:rsid w:val="009F0352"/>
    <w:rsid w:val="00A01290"/>
    <w:rsid w:val="00A01746"/>
    <w:rsid w:val="00A454B7"/>
    <w:rsid w:val="00A53712"/>
    <w:rsid w:val="00A61F7E"/>
    <w:rsid w:val="00A667A7"/>
    <w:rsid w:val="00A66CEB"/>
    <w:rsid w:val="00A77495"/>
    <w:rsid w:val="00A775FD"/>
    <w:rsid w:val="00A80764"/>
    <w:rsid w:val="00AA37C7"/>
    <w:rsid w:val="00AA3BD2"/>
    <w:rsid w:val="00AC0E04"/>
    <w:rsid w:val="00AD1811"/>
    <w:rsid w:val="00AF192E"/>
    <w:rsid w:val="00B05913"/>
    <w:rsid w:val="00B273A6"/>
    <w:rsid w:val="00B336D7"/>
    <w:rsid w:val="00B41DB7"/>
    <w:rsid w:val="00B45981"/>
    <w:rsid w:val="00B64630"/>
    <w:rsid w:val="00B65372"/>
    <w:rsid w:val="00B8113F"/>
    <w:rsid w:val="00BA1D70"/>
    <w:rsid w:val="00BB1BB8"/>
    <w:rsid w:val="00BC7B12"/>
    <w:rsid w:val="00BD2973"/>
    <w:rsid w:val="00C05C2D"/>
    <w:rsid w:val="00C05FC7"/>
    <w:rsid w:val="00C50301"/>
    <w:rsid w:val="00C747CC"/>
    <w:rsid w:val="00C821BB"/>
    <w:rsid w:val="00C87EAB"/>
    <w:rsid w:val="00C97425"/>
    <w:rsid w:val="00CA3993"/>
    <w:rsid w:val="00CB0D3D"/>
    <w:rsid w:val="00CB130F"/>
    <w:rsid w:val="00CB17BD"/>
    <w:rsid w:val="00CE08FB"/>
    <w:rsid w:val="00D17DC9"/>
    <w:rsid w:val="00D313C5"/>
    <w:rsid w:val="00D43F26"/>
    <w:rsid w:val="00D51BA8"/>
    <w:rsid w:val="00D6222A"/>
    <w:rsid w:val="00D771FD"/>
    <w:rsid w:val="00D9676C"/>
    <w:rsid w:val="00DA356C"/>
    <w:rsid w:val="00DA39A6"/>
    <w:rsid w:val="00DB6E1C"/>
    <w:rsid w:val="00E10B92"/>
    <w:rsid w:val="00E30B18"/>
    <w:rsid w:val="00E40440"/>
    <w:rsid w:val="00E65E7E"/>
    <w:rsid w:val="00E70A15"/>
    <w:rsid w:val="00E70FE9"/>
    <w:rsid w:val="00E83D2B"/>
    <w:rsid w:val="00E96237"/>
    <w:rsid w:val="00E97113"/>
    <w:rsid w:val="00EA0264"/>
    <w:rsid w:val="00EB6A3B"/>
    <w:rsid w:val="00ED047C"/>
    <w:rsid w:val="00ED52B0"/>
    <w:rsid w:val="00EE78CE"/>
    <w:rsid w:val="00EF25B6"/>
    <w:rsid w:val="00F1097C"/>
    <w:rsid w:val="00F15191"/>
    <w:rsid w:val="00F4141D"/>
    <w:rsid w:val="00F415EC"/>
    <w:rsid w:val="00F418A8"/>
    <w:rsid w:val="00F54428"/>
    <w:rsid w:val="00F6340F"/>
    <w:rsid w:val="00F753DC"/>
    <w:rsid w:val="00F921D2"/>
    <w:rsid w:val="00FA0D7F"/>
    <w:rsid w:val="00FB0529"/>
    <w:rsid w:val="00FD027D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A60C65"/>
  <w14:defaultImageDpi w14:val="0"/>
  <w15:docId w15:val="{46C61237-9615-4367-84E4-6A447F446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sk-SK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ind w:left="3011"/>
      <w:outlineLvl w:val="2"/>
    </w:pPr>
    <w:rPr>
      <w:sz w:val="24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3038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cs-CZ"/>
    </w:rPr>
  </w:style>
  <w:style w:type="character" w:customStyle="1" w:styleId="Nadpis3Char">
    <w:name w:val="Nadpis 3 Char"/>
    <w:link w:val="Nadpis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en-GB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lang w:val="en-GB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lang w:val="en-GB" w:eastAsia="cs-CZ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Segoe UI" w:hAnsi="Segoe UI" w:cs="Segoe UI"/>
      <w:sz w:val="18"/>
      <w:szCs w:val="18"/>
      <w:lang w:val="en-GB" w:eastAsia="cs-CZ"/>
    </w:rPr>
  </w:style>
  <w:style w:type="paragraph" w:customStyle="1" w:styleId="xmsonormal">
    <w:name w:val="x_msonormal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paragraph" w:customStyle="1" w:styleId="xmsolistparagraph">
    <w:name w:val="x_msolistparagraph"/>
    <w:basedOn w:val="Normlny"/>
    <w:rsid w:val="000A44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character" w:styleId="Hypertextovprepojenie">
    <w:name w:val="Hyperlink"/>
    <w:uiPriority w:val="99"/>
    <w:unhideWhenUsed/>
    <w:rsid w:val="00460E91"/>
    <w:rPr>
      <w:color w:val="0000FF"/>
      <w:u w:val="single"/>
    </w:rPr>
  </w:style>
  <w:style w:type="character" w:styleId="Odkaznakomentr">
    <w:name w:val="annotation reference"/>
    <w:basedOn w:val="Predvolenpsmoodseku"/>
    <w:rsid w:val="00631864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31864"/>
  </w:style>
  <w:style w:type="character" w:customStyle="1" w:styleId="TextkomentraChar">
    <w:name w:val="Text komentára Char"/>
    <w:basedOn w:val="Predvolenpsmoodseku"/>
    <w:link w:val="Textkomentra"/>
    <w:rsid w:val="00631864"/>
    <w:rPr>
      <w:lang w:val="en-GB"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63186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631864"/>
    <w:rPr>
      <w:b/>
      <w:bCs/>
      <w:lang w:val="en-GB" w:eastAsia="cs-CZ"/>
    </w:rPr>
  </w:style>
  <w:style w:type="character" w:customStyle="1" w:styleId="st">
    <w:name w:val="st"/>
    <w:basedOn w:val="Predvolenpsmoodseku"/>
    <w:rsid w:val="00F54428"/>
  </w:style>
  <w:style w:type="character" w:styleId="Zvraznenie">
    <w:name w:val="Emphasis"/>
    <w:basedOn w:val="Predvolenpsmoodseku"/>
    <w:qFormat/>
    <w:rsid w:val="00F54428"/>
    <w:rPr>
      <w:i/>
      <w:iCs/>
    </w:rPr>
  </w:style>
  <w:style w:type="paragraph" w:styleId="Odsekzoznamu">
    <w:name w:val="List Paragraph"/>
    <w:basedOn w:val="Normlny"/>
    <w:uiPriority w:val="34"/>
    <w:qFormat/>
    <w:rsid w:val="00B65372"/>
    <w:pPr>
      <w:ind w:left="720"/>
      <w:contextualSpacing/>
    </w:pPr>
  </w:style>
  <w:style w:type="table" w:styleId="Mriekatabuky">
    <w:name w:val="Table Grid"/>
    <w:basedOn w:val="Normlnatabuka"/>
    <w:uiPriority w:val="59"/>
    <w:rsid w:val="00576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semiHidden/>
    <w:rsid w:val="00303897"/>
    <w:rPr>
      <w:rFonts w:asciiTheme="majorHAnsi" w:eastAsiaTheme="majorEastAsia" w:hAnsiTheme="majorHAnsi" w:cstheme="majorBidi"/>
      <w:color w:val="2F5496" w:themeColor="accent1" w:themeShade="BF"/>
      <w:lang w:val="sk-SK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.kovac\Desktop\&#352;ablony\Hlavickovy_papier_bez%20hesla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5594CE282C4D1690B7E8A16F207F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29C6FA8-6195-40E2-9CAC-B2233D19FEB6}"/>
      </w:docPartPr>
      <w:docPartBody>
        <w:p w:rsidR="00CC1D18" w:rsidRDefault="00E07C74" w:rsidP="00E07C74">
          <w:pPr>
            <w:pStyle w:val="395594CE282C4D1690B7E8A16F207FB1"/>
          </w:pPr>
          <w:r>
            <w:t>[Zadajte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ans Thin Condensed E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74"/>
    <w:rsid w:val="00066C61"/>
    <w:rsid w:val="000B421E"/>
    <w:rsid w:val="000F7102"/>
    <w:rsid w:val="002117CE"/>
    <w:rsid w:val="00272752"/>
    <w:rsid w:val="002C0F81"/>
    <w:rsid w:val="003200FF"/>
    <w:rsid w:val="00627015"/>
    <w:rsid w:val="008F1EAF"/>
    <w:rsid w:val="009C5DAE"/>
    <w:rsid w:val="00CC1D18"/>
    <w:rsid w:val="00DB065D"/>
    <w:rsid w:val="00E07C74"/>
    <w:rsid w:val="00E25D6A"/>
    <w:rsid w:val="00E74AE0"/>
    <w:rsid w:val="00E93F78"/>
    <w:rsid w:val="00EF0C4B"/>
    <w:rsid w:val="00FA35DE"/>
    <w:rsid w:val="00FB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395594CE282C4D1690B7E8A16F207FB1">
    <w:name w:val="395594CE282C4D1690B7E8A16F207FB1"/>
    <w:rsid w:val="00E07C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>
    <f:field ref="objname" par="" text="Urbár Martin potvrdenie_20%" edit="true"/>
    <f:field ref="objsubject" par="" text="" edit="true"/>
    <f:field ref="objcreatedby" par="" text="Rizmanová, Emília, Ing."/>
    <f:field ref="objcreatedat" par="" date="2021-02-15T09:10:11" text="15.2.2021 9:10:11"/>
    <f:field ref="objchangedby" par="" text="Rizmanová, Emília, Ing."/>
    <f:field ref="objmodifiedat" par="" date="2021-02-15T09:12:35" text="15.2.2021 9:12:35"/>
    <f:field ref="doc_FSCFOLIO_1_1001_FieldDocumentNumber" par="" text=""/>
    <f:field ref="doc_FSCFOLIO_1_1001_FieldSubject" par="" text="" edit="true"/>
    <f:field ref="FSCFOLIO_1_1001_FieldCurrentUser" par="" text="Ing. Emília Rizmanová"/>
    <f:field ref="CCAPRECONFIG_15_1001_Objektname" par="" text="Urbár Martin potvrdenie_20%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  <f:record inx="1">
    <f:field ref="SKEDITIONREG_103_510_MenoNazov" par="" text="Urbár Martin, pozemkové spoločenstvo"/>
    <f:field ref="SKEDITIONREG_103_510_POBox" par="" text=""/>
    <f:field ref="SKEDITIONREG_103_510_Ulica" par="" text="Hrdinov SNP 43"/>
    <f:field ref="SKEDITIONREG_103_510_PSC" par="" text="036 01"/>
    <f:field ref="SKEDITIONREG_103_510_Obec" par="" text="Martin 1"/>
    <f:field ref="SKEDITIONREG_103_510_Krajina" par="" text=""/>
    <f:field ref="SKEDITIONREG_103_510_Stat" par="" text=""/>
    <f:field ref="SKEDITIONREG_103_510_AddrLine1" par="" text="Hrdinov SNP 43"/>
    <f:field ref="SKEDITIONREG_103_510_AddrLine2" par="" text="036 01  Martin 1"/>
    <f:field ref="SKEDITIONREG_103_510_AddrLine3" par="" text=""/>
    <f:field ref="SKEDITIONREG_103_510_AddrLine4" par="" text=""/>
    <f:field ref="SKEDITIONREG_103_510_ElAddr1" par="" text=""/>
    <f:field ref="SKEDITIONREG_103_510_ElAddr2" par="" text=""/>
  </f:record>
  <f:display par="" text="Serialcontext &gt; Adresáti">
    <f:field ref="SKEDITIONREG_103_510_MenoNazov" text=""/>
    <f:field ref="SKEDITIONREG_103_510_POBox" text="P.O. Box"/>
    <f:field ref="SKEDITIONREG_103_510_Ulica" text="Ulica"/>
    <f:field ref="SKEDITIONREG_103_510_PSC" text="PSČ"/>
    <f:field ref="SKEDITIONREG_103_510_Obec" text="Obec"/>
    <f:field ref="SKEDITIONREG_103_510_Krajina" text="Krajina/provincia"/>
    <f:field ref="SKEDITIONREG_103_510_Stat" text="Štát"/>
    <f:field ref="SKEDITIONREG_103_510_AddrLine1" text="Adresný riadok 1"/>
    <f:field ref="SKEDITIONREG_103_510_AddrLine2" text="Adresný riadok 2"/>
    <f:field ref="SKEDITIONREG_103_510_AddrLine3" text="Adresný riadok 3"/>
    <f:field ref="SKEDITIONREG_103_510_AddrLine4" text="Adresný riadok 4"/>
    <f:field ref="SKEDITIONREG_103_510_ElAddr1" text="El. adresa 1"/>
    <f:field ref="SKEDITIONREG_103_510_ElAddr2" text="El. adresa 2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6971991-FDB1-427F-9CCF-6871BB49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Hlavickovy_papier_bez hesla</Template>
  <TotalTime>9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Lesoprojekt Zvolen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Kováč</dc:creator>
  <cp:keywords/>
  <dc:description/>
  <cp:lastModifiedBy>Pavol Harvilčák</cp:lastModifiedBy>
  <cp:revision>2</cp:revision>
  <cp:lastPrinted>2020-01-29T14:42:00Z</cp:lastPrinted>
  <dcterms:created xsi:type="dcterms:W3CDTF">2023-01-25T13:35:00Z</dcterms:created>
  <dcterms:modified xsi:type="dcterms:W3CDTF">2023-01-25T13:35:00Z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Emília Rizmanová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15. 2. 2021, 09:10</vt:lpwstr>
  </property>
  <property fmtid="{D5CDD505-2E9C-101B-9397-08002B2CF9AE}" pid="56" name="FSC#SKEDITIONREG@103.510:curruserrolegroup">
    <vt:lpwstr>Odbor lesníckych informácií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Zvolen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nlc@nlcsk.org 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Národné lesnícke centrum</vt:lpwstr>
  </property>
  <property fmtid="{D5CDD505-2E9C-101B-9397-08002B2CF9AE}" pid="66" name="FSC#SKEDITIONREG@103.510:sk_org_ico">
    <vt:lpwstr>42001315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T.G.Masaryka 2175/22</vt:lpwstr>
  </property>
  <property fmtid="{D5CDD505-2E9C-101B-9397-08002B2CF9AE}" pid="71" name="FSC#SKEDITIONREG@103.510:sk_org_zip">
    <vt:lpwstr>960 53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COOELAK@1.1001:Subject">
    <vt:lpwstr>Potvrdenie 20% ohrozenia potenciálu</vt:lpwstr>
  </property>
  <property fmtid="{D5CDD505-2E9C-101B-9397-08002B2CF9AE}" pid="255" name="FSC#COOELAK@1.1001:FileReference">
    <vt:lpwstr>587-2021</vt:lpwstr>
  </property>
  <property fmtid="{D5CDD505-2E9C-101B-9397-08002B2CF9AE}" pid="256" name="FSC#COOELAK@1.1001:FileRefYear">
    <vt:lpwstr>2021</vt:lpwstr>
  </property>
  <property fmtid="{D5CDD505-2E9C-101B-9397-08002B2CF9AE}" pid="257" name="FSC#COOELAK@1.1001:FileRefOrdinal">
    <vt:lpwstr>587</vt:lpwstr>
  </property>
  <property fmtid="{D5CDD505-2E9C-101B-9397-08002B2CF9AE}" pid="258" name="FSC#COOELAK@1.1001:FileRefOU">
    <vt:lpwstr>6100</vt:lpwstr>
  </property>
  <property fmtid="{D5CDD505-2E9C-101B-9397-08002B2CF9AE}" pid="259" name="FSC#COOELAK@1.1001:Organization">
    <vt:lpwstr/>
  </property>
  <property fmtid="{D5CDD505-2E9C-101B-9397-08002B2CF9AE}" pid="260" name="FSC#COOELAK@1.1001:Owner">
    <vt:lpwstr>Rizmanová, Emília, Ing.</vt:lpwstr>
  </property>
  <property fmtid="{D5CDD505-2E9C-101B-9397-08002B2CF9AE}" pid="261" name="FSC#COOELAK@1.1001:OwnerExtension">
    <vt:lpwstr/>
  </property>
  <property fmtid="{D5CDD505-2E9C-101B-9397-08002B2CF9AE}" pid="262" name="FSC#COOELAK@1.1001:OwnerFaxExtension">
    <vt:lpwstr/>
  </property>
  <property fmtid="{D5CDD505-2E9C-101B-9397-08002B2CF9AE}" pid="263" name="FSC#COOELAK@1.1001:DispatchedBy">
    <vt:lpwstr>Rizmanová, Emília, Ing.</vt:lpwstr>
  </property>
  <property fmtid="{D5CDD505-2E9C-101B-9397-08002B2CF9AE}" pid="264" name="FSC#COOELAK@1.1001:DispatchedAt">
    <vt:lpwstr>15.02.2021</vt:lpwstr>
  </property>
  <property fmtid="{D5CDD505-2E9C-101B-9397-08002B2CF9AE}" pid="265" name="FSC#COOELAK@1.1001:ApprovedBy">
    <vt:lpwstr/>
  </property>
  <property fmtid="{D5CDD505-2E9C-101B-9397-08002B2CF9AE}" pid="266" name="FSC#COOELAK@1.1001:ApprovedAt">
    <vt:lpwstr/>
  </property>
  <property fmtid="{D5CDD505-2E9C-101B-9397-08002B2CF9AE}" pid="267" name="FSC#COOELAK@1.1001:Department">
    <vt:lpwstr>6100 (Odbor lesníckych informácií)</vt:lpwstr>
  </property>
  <property fmtid="{D5CDD505-2E9C-101B-9397-08002B2CF9AE}" pid="268" name="FSC#COOELAK@1.1001:CreatedAt">
    <vt:lpwstr>15.02.2021</vt:lpwstr>
  </property>
  <property fmtid="{D5CDD505-2E9C-101B-9397-08002B2CF9AE}" pid="269" name="FSC#COOELAK@1.1001:OU">
    <vt:lpwstr>6100 (Odbor lesníckych informácií)</vt:lpwstr>
  </property>
  <property fmtid="{D5CDD505-2E9C-101B-9397-08002B2CF9AE}" pid="270" name="FSC#COOELAK@1.1001:Priority">
    <vt:lpwstr> ()</vt:lpwstr>
  </property>
  <property fmtid="{D5CDD505-2E9C-101B-9397-08002B2CF9AE}" pid="271" name="FSC#COOELAK@1.1001:ObjBarCode">
    <vt:lpwstr>*COO.2296.144.1.88351*</vt:lpwstr>
  </property>
  <property fmtid="{D5CDD505-2E9C-101B-9397-08002B2CF9AE}" pid="272" name="FSC#COOELAK@1.1001:RefBarCode">
    <vt:lpwstr>*COO.2296.144.1.88349*</vt:lpwstr>
  </property>
  <property fmtid="{D5CDD505-2E9C-101B-9397-08002B2CF9AE}" pid="273" name="FSC#COOELAK@1.1001:FileRefBarCode">
    <vt:lpwstr>*587-2021*</vt:lpwstr>
  </property>
  <property fmtid="{D5CDD505-2E9C-101B-9397-08002B2CF9AE}" pid="274" name="FSC#COOELAK@1.1001:ExternalRef">
    <vt:lpwstr/>
  </property>
  <property fmtid="{D5CDD505-2E9C-101B-9397-08002B2CF9AE}" pid="275" name="FSC#COOELAK@1.1001:IncomingNumber">
    <vt:lpwstr/>
  </property>
  <property fmtid="{D5CDD505-2E9C-101B-9397-08002B2CF9AE}" pid="276" name="FSC#COOELAK@1.1001:IncomingSubject">
    <vt:lpwstr/>
  </property>
  <property fmtid="{D5CDD505-2E9C-101B-9397-08002B2CF9AE}" pid="277" name="FSC#COOELAK@1.1001:ProcessResponsible">
    <vt:lpwstr/>
  </property>
  <property fmtid="{D5CDD505-2E9C-101B-9397-08002B2CF9AE}" pid="278" name="FSC#COOELAK@1.1001:ProcessResponsiblePhone">
    <vt:lpwstr/>
  </property>
  <property fmtid="{D5CDD505-2E9C-101B-9397-08002B2CF9AE}" pid="279" name="FSC#COOELAK@1.1001:ProcessResponsibleMail">
    <vt:lpwstr/>
  </property>
  <property fmtid="{D5CDD505-2E9C-101B-9397-08002B2CF9AE}" pid="280" name="FSC#COOELAK@1.1001:ProcessResponsibleFax">
    <vt:lpwstr/>
  </property>
  <property fmtid="{D5CDD505-2E9C-101B-9397-08002B2CF9AE}" pid="281" name="FSC#COOELAK@1.1001:ApproverFirstName">
    <vt:lpwstr/>
  </property>
  <property fmtid="{D5CDD505-2E9C-101B-9397-08002B2CF9AE}" pid="282" name="FSC#COOELAK@1.1001:ApproverSurName">
    <vt:lpwstr/>
  </property>
  <property fmtid="{D5CDD505-2E9C-101B-9397-08002B2CF9AE}" pid="283" name="FSC#COOELAK@1.1001:ApproverTitle">
    <vt:lpwstr/>
  </property>
  <property fmtid="{D5CDD505-2E9C-101B-9397-08002B2CF9AE}" pid="284" name="FSC#COOELAK@1.1001:ExternalDate">
    <vt:lpwstr/>
  </property>
  <property fmtid="{D5CDD505-2E9C-101B-9397-08002B2CF9AE}" pid="285" name="FSC#COOELAK@1.1001:SettlementApprovedAt">
    <vt:lpwstr/>
  </property>
  <property fmtid="{D5CDD505-2E9C-101B-9397-08002B2CF9AE}" pid="286" name="FSC#COOELAK@1.1001:BaseNumber">
    <vt:lpwstr>V06</vt:lpwstr>
  </property>
  <property fmtid="{D5CDD505-2E9C-101B-9397-08002B2CF9AE}" pid="287" name="FSC#COOELAK@1.1001:CurrentUserRolePos">
    <vt:lpwstr>referent 11</vt:lpwstr>
  </property>
  <property fmtid="{D5CDD505-2E9C-101B-9397-08002B2CF9AE}" pid="288" name="FSC#COOELAK@1.1001:CurrentUserEmail">
    <vt:lpwstr>emilia.rizmanova@nlcsk.org</vt:lpwstr>
  </property>
  <property fmtid="{D5CDD505-2E9C-101B-9397-08002B2CF9AE}" pid="289" name="FSC#ELAKGOV@1.1001:PersonalSubjGender">
    <vt:lpwstr/>
  </property>
  <property fmtid="{D5CDD505-2E9C-101B-9397-08002B2CF9AE}" pid="290" name="FSC#ELAKGOV@1.1001:PersonalSubjFirstName">
    <vt:lpwstr/>
  </property>
  <property fmtid="{D5CDD505-2E9C-101B-9397-08002B2CF9AE}" pid="291" name="FSC#ELAKGOV@1.1001:PersonalSubjSurName">
    <vt:lpwstr/>
  </property>
  <property fmtid="{D5CDD505-2E9C-101B-9397-08002B2CF9AE}" pid="292" name="FSC#ELAKGOV@1.1001:PersonalSubjSalutation">
    <vt:lpwstr/>
  </property>
  <property fmtid="{D5CDD505-2E9C-101B-9397-08002B2CF9AE}" pid="293" name="FSC#ELAKGOV@1.1001:PersonalSubjAddress">
    <vt:lpwstr/>
  </property>
  <property fmtid="{D5CDD505-2E9C-101B-9397-08002B2CF9AE}" pid="294" name="FSC#ATSTATECFG@1.1001:Office">
    <vt:lpwstr/>
  </property>
  <property fmtid="{D5CDD505-2E9C-101B-9397-08002B2CF9AE}" pid="295" name="FSC#ATSTATECFG@1.1001:Agent">
    <vt:lpwstr>Ing. Emília Rizmanová</vt:lpwstr>
  </property>
  <property fmtid="{D5CDD505-2E9C-101B-9397-08002B2CF9AE}" pid="296" name="FSC#ATSTATECFG@1.1001:AgentPhone">
    <vt:lpwstr/>
  </property>
  <property fmtid="{D5CDD505-2E9C-101B-9397-08002B2CF9AE}" pid="297" name="FSC#ATSTATECFG@1.1001:DepartmentFax">
    <vt:lpwstr/>
  </property>
  <property fmtid="{D5CDD505-2E9C-101B-9397-08002B2CF9AE}" pid="298" name="FSC#ATSTATECFG@1.1001:DepartmentEmail">
    <vt:lpwstr/>
  </property>
  <property fmtid="{D5CDD505-2E9C-101B-9397-08002B2CF9AE}" pid="299" name="FSC#ATSTATECFG@1.1001:SubfileDate">
    <vt:lpwstr>15.02.2021</vt:lpwstr>
  </property>
  <property fmtid="{D5CDD505-2E9C-101B-9397-08002B2CF9AE}" pid="300" name="FSC#ATSTATECFG@1.1001:SubfileSubject">
    <vt:lpwstr>Potvrdenie 20% ohrozenia potenciálu</vt:lpwstr>
  </property>
  <property fmtid="{D5CDD505-2E9C-101B-9397-08002B2CF9AE}" pid="301" name="FSC#ATSTATECFG@1.1001:DepartmentZipCode">
    <vt:lpwstr/>
  </property>
  <property fmtid="{D5CDD505-2E9C-101B-9397-08002B2CF9AE}" pid="302" name="FSC#ATSTATECFG@1.1001:DepartmentCountry">
    <vt:lpwstr/>
  </property>
  <property fmtid="{D5CDD505-2E9C-101B-9397-08002B2CF9AE}" pid="303" name="FSC#ATSTATECFG@1.1001:DepartmentCity">
    <vt:lpwstr/>
  </property>
  <property fmtid="{D5CDD505-2E9C-101B-9397-08002B2CF9AE}" pid="304" name="FSC#ATSTATECFG@1.1001:DepartmentStreet">
    <vt:lpwstr/>
  </property>
  <property fmtid="{D5CDD505-2E9C-101B-9397-08002B2CF9AE}" pid="305" name="FSC#ATSTATECFG@1.1001:DepartmentDVR">
    <vt:lpwstr/>
  </property>
  <property fmtid="{D5CDD505-2E9C-101B-9397-08002B2CF9AE}" pid="306" name="FSC#ATSTATECFG@1.1001:DepartmentUID">
    <vt:lpwstr/>
  </property>
  <property fmtid="{D5CDD505-2E9C-101B-9397-08002B2CF9AE}" pid="307" name="FSC#ATSTATECFG@1.1001:SubfileReference">
    <vt:lpwstr>587-2021-3</vt:lpwstr>
  </property>
  <property fmtid="{D5CDD505-2E9C-101B-9397-08002B2CF9AE}" pid="308" name="FSC#ATSTATECFG@1.1001:Clause">
    <vt:lpwstr/>
  </property>
  <property fmtid="{D5CDD505-2E9C-101B-9397-08002B2CF9AE}" pid="309" name="FSC#ATSTATECFG@1.1001:ApprovedSignature">
    <vt:lpwstr/>
  </property>
  <property fmtid="{D5CDD505-2E9C-101B-9397-08002B2CF9AE}" pid="310" name="FSC#ATSTATECFG@1.1001:BankAccount">
    <vt:lpwstr/>
  </property>
  <property fmtid="{D5CDD505-2E9C-101B-9397-08002B2CF9AE}" pid="311" name="FSC#ATSTATECFG@1.1001:BankAccountOwner">
    <vt:lpwstr/>
  </property>
  <property fmtid="{D5CDD505-2E9C-101B-9397-08002B2CF9AE}" pid="312" name="FSC#ATSTATECFG@1.1001:BankInstitute">
    <vt:lpwstr/>
  </property>
  <property fmtid="{D5CDD505-2E9C-101B-9397-08002B2CF9AE}" pid="313" name="FSC#ATSTATECFG@1.1001:BankAccountID">
    <vt:lpwstr/>
  </property>
  <property fmtid="{D5CDD505-2E9C-101B-9397-08002B2CF9AE}" pid="314" name="FSC#ATSTATECFG@1.1001:BankAccountIBAN">
    <vt:lpwstr/>
  </property>
  <property fmtid="{D5CDD505-2E9C-101B-9397-08002B2CF9AE}" pid="315" name="FSC#ATSTATECFG@1.1001:BankAccountBIC">
    <vt:lpwstr/>
  </property>
  <property fmtid="{D5CDD505-2E9C-101B-9397-08002B2CF9AE}" pid="316" name="FSC#ATSTATECFG@1.1001:BankName">
    <vt:lpwstr/>
  </property>
  <property fmtid="{D5CDD505-2E9C-101B-9397-08002B2CF9AE}" pid="317" name="FSC#COOELAK@1.1001:ObjectAddressees">
    <vt:lpwstr>URBÁR MARTIN, POZEMKOVÉ SPOLOČENSTVO, HRDINOV SNP 43 , 036 01 MARTIN 1</vt:lpwstr>
  </property>
  <property fmtid="{D5CDD505-2E9C-101B-9397-08002B2CF9AE}" pid="318" name="FSC#COOSYSTEM@1.1:Container">
    <vt:lpwstr>COO.2296.144.1.88351</vt:lpwstr>
  </property>
  <property fmtid="{D5CDD505-2E9C-101B-9397-08002B2CF9AE}" pid="319" name="FSC#FSCFOLIO@1.1001:docpropproject">
    <vt:lpwstr/>
  </property>
  <property fmtid="{D5CDD505-2E9C-101B-9397-08002B2CF9AE}" pid="320" name="FSC#SKMODSYS@103.500:mdnazov">
    <vt:lpwstr/>
  </property>
  <property fmtid="{D5CDD505-2E9C-101B-9397-08002B2CF9AE}" pid="321" name="FSC#SKMODSYS@103.500:mdfileresp">
    <vt:lpwstr/>
  </property>
  <property fmtid="{D5CDD505-2E9C-101B-9397-08002B2CF9AE}" pid="322" name="FSC#SKMODSYS@103.500:mdfileresporg">
    <vt:lpwstr/>
  </property>
  <property fmtid="{D5CDD505-2E9C-101B-9397-08002B2CF9AE}" pid="323" name="FSC#SKMODSYS@103.500:mdcreateat">
    <vt:lpwstr>15. 2. 2021</vt:lpwstr>
  </property>
  <property fmtid="{D5CDD505-2E9C-101B-9397-08002B2CF9AE}" pid="324" name="FSC#SKCP@103.500:cp_AttrPtrOrgUtvar">
    <vt:lpwstr/>
  </property>
  <property fmtid="{D5CDD505-2E9C-101B-9397-08002B2CF9AE}" pid="325" name="FSC#SKCP@103.500:cp_AttrStrEvCisloCP">
    <vt:lpwstr> </vt:lpwstr>
  </property>
  <property fmtid="{D5CDD505-2E9C-101B-9397-08002B2CF9AE}" pid="326" name="FSC#SKCP@103.500:cp_zamestnanec">
    <vt:lpwstr/>
  </property>
  <property fmtid="{D5CDD505-2E9C-101B-9397-08002B2CF9AE}" pid="327" name="FSC#SKCP@103.500:cpt_miestoRokovania">
    <vt:lpwstr/>
  </property>
  <property fmtid="{D5CDD505-2E9C-101B-9397-08002B2CF9AE}" pid="328" name="FSC#SKCP@103.500:cpt_datumCesty">
    <vt:lpwstr/>
  </property>
  <property fmtid="{D5CDD505-2E9C-101B-9397-08002B2CF9AE}" pid="329" name="FSC#SKCP@103.500:cpt_ucelCesty">
    <vt:lpwstr/>
  </property>
  <property fmtid="{D5CDD505-2E9C-101B-9397-08002B2CF9AE}" pid="330" name="FSC#SKCP@103.500:cpz_miestoRokovania">
    <vt:lpwstr/>
  </property>
  <property fmtid="{D5CDD505-2E9C-101B-9397-08002B2CF9AE}" pid="331" name="FSC#SKCP@103.500:cpz_datumCesty">
    <vt:lpwstr> - </vt:lpwstr>
  </property>
  <property fmtid="{D5CDD505-2E9C-101B-9397-08002B2CF9AE}" pid="332" name="FSC#SKCP@103.500:cpz_ucelCesty">
    <vt:lpwstr/>
  </property>
  <property fmtid="{D5CDD505-2E9C-101B-9397-08002B2CF9AE}" pid="333" name="FSC#SKCP@103.500:cpz_datumVypracovania">
    <vt:lpwstr/>
  </property>
  <property fmtid="{D5CDD505-2E9C-101B-9397-08002B2CF9AE}" pid="334" name="FSC#SKCP@103.500:cpz_datPodpSchv1">
    <vt:lpwstr/>
  </property>
  <property fmtid="{D5CDD505-2E9C-101B-9397-08002B2CF9AE}" pid="335" name="FSC#SKCP@103.500:cpz_datPodpSchv2">
    <vt:lpwstr/>
  </property>
  <property fmtid="{D5CDD505-2E9C-101B-9397-08002B2CF9AE}" pid="336" name="FSC#SKCP@103.500:cpz_datPodpSchv3">
    <vt:lpwstr/>
  </property>
  <property fmtid="{D5CDD505-2E9C-101B-9397-08002B2CF9AE}" pid="337" name="FSC#SKCP@103.500:cpz_PodpSchv1">
    <vt:lpwstr/>
  </property>
  <property fmtid="{D5CDD505-2E9C-101B-9397-08002B2CF9AE}" pid="338" name="FSC#SKCP@103.500:cpz_PodpSchv2">
    <vt:lpwstr/>
  </property>
  <property fmtid="{D5CDD505-2E9C-101B-9397-08002B2CF9AE}" pid="339" name="FSC#SKCP@103.500:cpz_PodpSchv3">
    <vt:lpwstr/>
  </property>
  <property fmtid="{D5CDD505-2E9C-101B-9397-08002B2CF9AE}" pid="340" name="FSC#SKCP@103.500:cpz_Funkcia">
    <vt:lpwstr/>
  </property>
  <property fmtid="{D5CDD505-2E9C-101B-9397-08002B2CF9AE}" pid="341" name="FSC#SKCP@103.500:cp_Spolucestujuci">
    <vt:lpwstr/>
  </property>
  <property fmtid="{D5CDD505-2E9C-101B-9397-08002B2CF9AE}" pid="342" name="FSC#SKNAD@103.500:nad_objname">
    <vt:lpwstr/>
  </property>
  <property fmtid="{D5CDD505-2E9C-101B-9397-08002B2CF9AE}" pid="343" name="FSC#SKNAD@103.500:nad_AttrStrNazov">
    <vt:lpwstr/>
  </property>
  <property fmtid="{D5CDD505-2E9C-101B-9397-08002B2CF9AE}" pid="344" name="FSC#SKNAD@103.500:nad_AttrPtrSpracovatel">
    <vt:lpwstr/>
  </property>
  <property fmtid="{D5CDD505-2E9C-101B-9397-08002B2CF9AE}" pid="345" name="FSC#SKNAD@103.500:nad_AttrPtrGestor1">
    <vt:lpwstr/>
  </property>
  <property fmtid="{D5CDD505-2E9C-101B-9397-08002B2CF9AE}" pid="346" name="FSC#SKNAD@103.500:nad_AttrPtrGestor1Funkcia">
    <vt:lpwstr/>
  </property>
  <property fmtid="{D5CDD505-2E9C-101B-9397-08002B2CF9AE}" pid="347" name="FSC#SKNAD@103.500:nad_AttrPtrGestor1OU">
    <vt:lpwstr/>
  </property>
  <property fmtid="{D5CDD505-2E9C-101B-9397-08002B2CF9AE}" pid="348" name="FSC#SKNAD@103.500:nad_AttrPtrGestor2">
    <vt:lpwstr/>
  </property>
  <property fmtid="{D5CDD505-2E9C-101B-9397-08002B2CF9AE}" pid="349" name="FSC#SKNAD@103.500:nad_AttrPtrGestor2Funkcia">
    <vt:lpwstr/>
  </property>
  <property fmtid="{D5CDD505-2E9C-101B-9397-08002B2CF9AE}" pid="350" name="FSC#SKNAD@103.500:nad_schvalil">
    <vt:lpwstr/>
  </property>
  <property fmtid="{D5CDD505-2E9C-101B-9397-08002B2CF9AE}" pid="351" name="FSC#SKNAD@103.500:nad_schvalilfunkcia">
    <vt:lpwstr/>
  </property>
  <property fmtid="{D5CDD505-2E9C-101B-9397-08002B2CF9AE}" pid="352" name="FSC#SKNAD@103.500:nad_vr">
    <vt:lpwstr/>
  </property>
  <property fmtid="{D5CDD505-2E9C-101B-9397-08002B2CF9AE}" pid="353" name="FSC#SKNAD@103.500:nad_AttrDateDatumPodpisania">
    <vt:lpwstr/>
  </property>
  <property fmtid="{D5CDD505-2E9C-101B-9397-08002B2CF9AE}" pid="354" name="FSC#SKNAD@103.500:nad_pripobjname">
    <vt:lpwstr/>
  </property>
  <property fmtid="{D5CDD505-2E9C-101B-9397-08002B2CF9AE}" pid="355" name="FSC#SKNAD@103.500:nad_pripVytvorilKto">
    <vt:lpwstr/>
  </property>
  <property fmtid="{D5CDD505-2E9C-101B-9397-08002B2CF9AE}" pid="356" name="FSC#SKNAD@103.500:nad_pripVytvorilKedy">
    <vt:lpwstr>15.2.2021, 09:10</vt:lpwstr>
  </property>
  <property fmtid="{D5CDD505-2E9C-101B-9397-08002B2CF9AE}" pid="357" name="FSC#SKNAD@103.500:nad_AttrStrCisloNA">
    <vt:lpwstr/>
  </property>
  <property fmtid="{D5CDD505-2E9C-101B-9397-08002B2CF9AE}" pid="358" name="FSC#SKNAD@103.500:nad_AttrDateUcinnaOd">
    <vt:lpwstr/>
  </property>
  <property fmtid="{D5CDD505-2E9C-101B-9397-08002B2CF9AE}" pid="359" name="FSC#SKNAD@103.500:nad_AttrDateUcinnaDo">
    <vt:lpwstr/>
  </property>
  <property fmtid="{D5CDD505-2E9C-101B-9397-08002B2CF9AE}" pid="360" name="FSC#SKNAD@103.500:nad_AttrPtrPredchadzajuceNA">
    <vt:lpwstr/>
  </property>
  <property fmtid="{D5CDD505-2E9C-101B-9397-08002B2CF9AE}" pid="361" name="FSC#SKNAD@103.500:nad_AttrPtrSpracovatelOU">
    <vt:lpwstr/>
  </property>
  <property fmtid="{D5CDD505-2E9C-101B-9397-08002B2CF9AE}" pid="362" name="FSC#SKNAD@103.500:nad_AttrPtrPatriKNA">
    <vt:lpwstr/>
  </property>
  <property fmtid="{D5CDD505-2E9C-101B-9397-08002B2CF9AE}" pid="363" name="FSC#SKNAD@103.500:nad_AttrIntCisloDodatku">
    <vt:lpwstr/>
  </property>
  <property fmtid="{D5CDD505-2E9C-101B-9397-08002B2CF9AE}" pid="364" name="FSC#SKNAD@103.500:nad_AttrPtrSpracVeduci">
    <vt:lpwstr/>
  </property>
  <property fmtid="{D5CDD505-2E9C-101B-9397-08002B2CF9AE}" pid="365" name="FSC#SKNAD@103.500:nad_AttrPtrSpracVeduciOU">
    <vt:lpwstr/>
  </property>
  <property fmtid="{D5CDD505-2E9C-101B-9397-08002B2CF9AE}" pid="366" name="FSC#SKNAD@103.500:nad_spis">
    <vt:lpwstr/>
  </property>
  <property fmtid="{D5CDD505-2E9C-101B-9397-08002B2CF9AE}" pid="367" name="FSC#SKPUPP@103.500:pupp_riaditelPorady">
    <vt:lpwstr/>
  </property>
  <property fmtid="{D5CDD505-2E9C-101B-9397-08002B2CF9AE}" pid="368" name="FSC#SKPUPP@103.500:pupp_cisloporady">
    <vt:lpwstr/>
  </property>
  <property fmtid="{D5CDD505-2E9C-101B-9397-08002B2CF9AE}" pid="369" name="FSC#SKPUPP@103.500:pupp_konanieOHodine">
    <vt:lpwstr/>
  </property>
  <property fmtid="{D5CDD505-2E9C-101B-9397-08002B2CF9AE}" pid="370" name="FSC#SKPUPP@103.500:pupp_datPorMesiacString">
    <vt:lpwstr/>
  </property>
  <property fmtid="{D5CDD505-2E9C-101B-9397-08002B2CF9AE}" pid="371" name="FSC#SKPUPP@103.500:pupp_datumporady">
    <vt:lpwstr/>
  </property>
  <property fmtid="{D5CDD505-2E9C-101B-9397-08002B2CF9AE}" pid="372" name="FSC#SKPUPP@103.500:pupp_konaniedo">
    <vt:lpwstr/>
  </property>
  <property fmtid="{D5CDD505-2E9C-101B-9397-08002B2CF9AE}" pid="373" name="FSC#SKPUPP@103.500:pupp_konanieod">
    <vt:lpwstr/>
  </property>
  <property fmtid="{D5CDD505-2E9C-101B-9397-08002B2CF9AE}" pid="374" name="FSC#SKPUPP@103.500:pupp_menopp">
    <vt:lpwstr/>
  </property>
  <property fmtid="{D5CDD505-2E9C-101B-9397-08002B2CF9AE}" pid="375" name="FSC#SKPUPP@103.500:pupp_miestokonania">
    <vt:lpwstr/>
  </property>
  <property fmtid="{D5CDD505-2E9C-101B-9397-08002B2CF9AE}" pid="376" name="FSC#SKPUPP@103.500:pupp_temaporady">
    <vt:lpwstr/>
  </property>
  <property fmtid="{D5CDD505-2E9C-101B-9397-08002B2CF9AE}" pid="377" name="FSC#SKPUPP@103.500:pupp_ucastnici">
    <vt:lpwstr/>
  </property>
  <property fmtid="{D5CDD505-2E9C-101B-9397-08002B2CF9AE}" pid="378" name="FSC#SKPUPP@103.500:pupp_ulohy">
    <vt:lpwstr>test</vt:lpwstr>
  </property>
  <property fmtid="{D5CDD505-2E9C-101B-9397-08002B2CF9AE}" pid="379" name="FSC#SKPUPP@103.500:pupp_ucastnici_funkcie">
    <vt:lpwstr/>
  </property>
  <property fmtid="{D5CDD505-2E9C-101B-9397-08002B2CF9AE}" pid="380" name="FSC#SKPUPP@103.500:pupp_nazov_ulohy">
    <vt:lpwstr/>
  </property>
  <property fmtid="{D5CDD505-2E9C-101B-9397-08002B2CF9AE}" pid="381" name="FSC#SKPUPP@103.500:pupp_cislo_ulohy">
    <vt:lpwstr/>
  </property>
  <property fmtid="{D5CDD505-2E9C-101B-9397-08002B2CF9AE}" pid="382" name="FSC#SKPUPP@103.500:pupp_riesitel_ulohy">
    <vt:lpwstr/>
  </property>
  <property fmtid="{D5CDD505-2E9C-101B-9397-08002B2CF9AE}" pid="383" name="FSC#SKPUPP@103.500:pupp_vybavit_ulohy">
    <vt:lpwstr/>
  </property>
  <property fmtid="{D5CDD505-2E9C-101B-9397-08002B2CF9AE}" pid="384" name="FSC#SKPUPP@103.500:pupp_orgutvar">
    <vt:lpwstr/>
  </property>
  <property fmtid="{D5CDD505-2E9C-101B-9397-08002B2CF9AE}" pid="385" name="FSC#SKCONV@103.510:docname">
    <vt:lpwstr/>
  </property>
</Properties>
</file>